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AA113" w14:textId="3BA1F060" w:rsidR="00D00AEC" w:rsidRPr="00D6182C" w:rsidRDefault="00D00AEC" w:rsidP="00D00AEC">
      <w:pPr>
        <w:pStyle w:val="CRCoverPage"/>
        <w:tabs>
          <w:tab w:val="right" w:pos="9639"/>
        </w:tabs>
        <w:spacing w:after="0"/>
        <w:rPr>
          <w:b/>
          <w:i/>
          <w:noProof/>
          <w:sz w:val="28"/>
          <w:highlight w:val="yellow"/>
          <w:lang w:val="de-DE" w:eastAsia="zh-CN"/>
        </w:rPr>
      </w:pPr>
      <w:bookmarkStart w:id="0" w:name="page2"/>
      <w:r w:rsidRPr="00D6182C">
        <w:rPr>
          <w:b/>
          <w:noProof/>
          <w:sz w:val="24"/>
          <w:lang w:val="de-DE"/>
        </w:rPr>
        <w:t>3GPP TSG-RAN WG2#103bis</w:t>
      </w:r>
      <w:r w:rsidRPr="00D6182C">
        <w:rPr>
          <w:b/>
          <w:i/>
          <w:noProof/>
          <w:sz w:val="28"/>
          <w:lang w:val="de-DE"/>
        </w:rPr>
        <w:tab/>
      </w:r>
      <w:r w:rsidR="00D6182C" w:rsidRPr="00D6182C">
        <w:rPr>
          <w:b/>
          <w:noProof/>
          <w:sz w:val="28"/>
          <w:lang w:val="de-DE" w:eastAsia="zh-CN"/>
        </w:rPr>
        <w:t>R2-1814663</w:t>
      </w:r>
    </w:p>
    <w:p w14:paraId="5CE20089" w14:textId="77777777" w:rsidR="00D00AEC" w:rsidRPr="00572224" w:rsidRDefault="00D00AEC" w:rsidP="00D00AEC">
      <w:pPr>
        <w:rPr>
          <w:lang w:eastAsia="zh-CN"/>
        </w:rPr>
      </w:pPr>
      <w:r w:rsidRPr="00572224">
        <w:rPr>
          <w:rFonts w:ascii="Arial" w:hAnsi="Arial"/>
          <w:b/>
          <w:noProof/>
          <w:sz w:val="24"/>
          <w:lang w:eastAsia="ko-KR"/>
        </w:rPr>
        <w:t>Chengdu, PR China, 8th – 12th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3F083A9C" w:rsidR="00CD4CEB" w:rsidRPr="00A0614A" w:rsidRDefault="004C3E2F" w:rsidP="00322B43">
            <w:pPr>
              <w:pStyle w:val="CRCoverPage"/>
              <w:spacing w:after="0"/>
              <w:rPr>
                <w:noProof/>
              </w:rPr>
            </w:pPr>
            <w:r>
              <w:rPr>
                <w:b/>
                <w:noProof/>
                <w:sz w:val="28"/>
              </w:rPr>
              <w:t>3622</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77777777" w:rsidR="00CD4CEB" w:rsidRPr="00A0614A" w:rsidRDefault="00CD4CEB" w:rsidP="00322B43">
            <w:pPr>
              <w:pStyle w:val="CRCoverPage"/>
              <w:spacing w:after="0"/>
              <w:jc w:val="center"/>
              <w:rPr>
                <w:b/>
                <w:noProof/>
              </w:rPr>
            </w:pPr>
            <w:r w:rsidRPr="00A0614A">
              <w:rPr>
                <w:b/>
                <w:noProof/>
                <w:sz w:val="32"/>
              </w:rPr>
              <w:t>-</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49975155"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sidR="00D6182C">
              <w:rPr>
                <w:b/>
                <w:noProof/>
                <w:sz w:val="32"/>
              </w:rPr>
              <w:t>3</w:t>
            </w:r>
            <w:r w:rsidR="00CD4CEB" w:rsidRPr="00A0614A">
              <w:rPr>
                <w:b/>
                <w:noProof/>
                <w:sz w:val="32"/>
              </w:rPr>
              <w:t>.</w:t>
            </w:r>
            <w:r w:rsidR="00D6182C">
              <w:rPr>
                <w:b/>
                <w:noProof/>
                <w:sz w:val="32"/>
              </w:rPr>
              <w:t>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4"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5"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8A5AD78" w:rsidR="00CD4CEB" w:rsidRPr="00A0614A" w:rsidRDefault="00CD4CEB" w:rsidP="00322B43">
            <w:pPr>
              <w:pStyle w:val="CRCoverPage"/>
              <w:spacing w:after="0"/>
              <w:jc w:val="center"/>
              <w:rPr>
                <w:b/>
                <w:caps/>
                <w:noProof/>
              </w:rPr>
            </w:pP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6E2A391B" w:rsidR="00CD4CEB" w:rsidRPr="00A0614A" w:rsidRDefault="00D6182C"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18FC61FE" w:rsidR="00CD4CEB" w:rsidRPr="00A0614A" w:rsidRDefault="006C4181" w:rsidP="00322B43">
            <w:pPr>
              <w:pStyle w:val="CRCoverPage"/>
              <w:spacing w:after="0"/>
              <w:ind w:left="100"/>
              <w:rPr>
                <w:noProof/>
              </w:rPr>
            </w:pPr>
            <w:r w:rsidRPr="006C4181">
              <w:rPr>
                <w:noProof/>
              </w:rPr>
              <w:t>UE context handling during handover to LTE-5GC</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677128E9" w:rsidR="00CD4CEB" w:rsidRPr="00A0614A" w:rsidRDefault="00A0614A" w:rsidP="00322B43">
            <w:pPr>
              <w:pStyle w:val="CRCoverPage"/>
              <w:spacing w:after="0"/>
              <w:ind w:left="100"/>
              <w:rPr>
                <w:noProof/>
              </w:rPr>
            </w:pPr>
            <w:r>
              <w:rPr>
                <w:noProof/>
              </w:rPr>
              <w:t>Ericsson</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D273D99" w:rsidR="00CD4CEB" w:rsidRPr="00A0614A" w:rsidRDefault="004C3095" w:rsidP="00322B43">
            <w:pPr>
              <w:pStyle w:val="CRCoverPage"/>
              <w:spacing w:after="0"/>
              <w:ind w:left="100"/>
              <w:rPr>
                <w:noProof/>
              </w:rPr>
            </w:pPr>
            <w:r>
              <w:rPr>
                <w:noProof/>
              </w:rPr>
              <w:t>RAN2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630950D4" w:rsidR="00CD4CEB" w:rsidRPr="00A0614A" w:rsidRDefault="00E3754B" w:rsidP="00D83519">
            <w:pPr>
              <w:pStyle w:val="CRCoverPage"/>
              <w:spacing w:after="0"/>
              <w:rPr>
                <w:noProof/>
              </w:rPr>
            </w:pPr>
            <w:r w:rsidRPr="00E3754B">
              <w:rPr>
                <w:noProof/>
              </w:rPr>
              <w:t>NR_newRAT_core</w:t>
            </w:r>
            <w:bookmarkStart w:id="2" w:name="_GoBack"/>
            <w:bookmarkEnd w:id="2"/>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11D2C990" w:rsidR="00CD4CEB" w:rsidRPr="00A0614A" w:rsidRDefault="0058672A" w:rsidP="0058672A">
            <w:pPr>
              <w:pStyle w:val="CRCoverPage"/>
              <w:spacing w:after="0"/>
              <w:ind w:left="100"/>
              <w:rPr>
                <w:noProof/>
              </w:rPr>
            </w:pPr>
            <w:r w:rsidRPr="00A0614A">
              <w:rPr>
                <w:noProof/>
              </w:rPr>
              <w:t>2018</w:t>
            </w:r>
            <w:r w:rsidR="00CD4CEB" w:rsidRPr="00A0614A">
              <w:rPr>
                <w:noProof/>
              </w:rPr>
              <w:t>-</w:t>
            </w:r>
            <w:r w:rsidRPr="00A0614A">
              <w:rPr>
                <w:noProof/>
              </w:rPr>
              <w:t>0</w:t>
            </w:r>
            <w:r w:rsidR="003E6103">
              <w:rPr>
                <w:noProof/>
              </w:rPr>
              <w:t>9</w:t>
            </w:r>
            <w:r w:rsidR="00CD4CEB" w:rsidRPr="00A0614A">
              <w:rPr>
                <w:noProof/>
              </w:rPr>
              <w:t>-</w:t>
            </w:r>
            <w:r w:rsidR="003E6103">
              <w:rPr>
                <w:noProof/>
              </w:rPr>
              <w:t>27</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13CF96A1" w:rsidR="00CD4CEB" w:rsidRPr="00A0614A" w:rsidRDefault="00592466"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6"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3" w:name="OLE_LINK1"/>
            <w:r w:rsidRPr="00A0614A">
              <w:rPr>
                <w:i/>
                <w:noProof/>
                <w:sz w:val="18"/>
              </w:rPr>
              <w:t>Rel-13</w:t>
            </w:r>
            <w:r w:rsidRPr="00A0614A">
              <w:rPr>
                <w:i/>
                <w:noProof/>
                <w:sz w:val="18"/>
              </w:rPr>
              <w:tab/>
              <w:t>(Release 13)</w:t>
            </w:r>
            <w:bookmarkEnd w:id="3"/>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20967AF6" w14:textId="0D3F345A" w:rsidR="008B6F49" w:rsidRDefault="008B6F49" w:rsidP="00BD7986">
            <w:pPr>
              <w:pStyle w:val="CRCoverPage"/>
              <w:spacing w:after="0"/>
            </w:pPr>
            <w:r w:rsidRPr="00EC7B4D">
              <w:t xml:space="preserve">Currently it is not clear what information the source </w:t>
            </w:r>
            <w:r>
              <w:t>NR gNB</w:t>
            </w:r>
            <w:r w:rsidRPr="00EC7B4D">
              <w:t xml:space="preserve"> </w:t>
            </w:r>
            <w:r w:rsidR="003D195B">
              <w:t xml:space="preserve">or source </w:t>
            </w:r>
            <w:r w:rsidR="00185DEA">
              <w:t xml:space="preserve">ng-eNB </w:t>
            </w:r>
            <w:r w:rsidRPr="00EC7B4D">
              <w:t xml:space="preserve">should provide to the target </w:t>
            </w:r>
            <w:r w:rsidR="00185DEA">
              <w:t>ng-eNB at</w:t>
            </w:r>
            <w:r w:rsidRPr="00EC7B4D">
              <w:t xml:space="preserve"> intra-5GC handover</w:t>
            </w:r>
            <w:r w:rsidR="00997DF2">
              <w:t xml:space="preserve"> or </w:t>
            </w:r>
            <w:r w:rsidR="00462BE5">
              <w:t>target eNB at inter-system handover</w:t>
            </w:r>
            <w:r w:rsidR="00AC71E1">
              <w:t>.</w:t>
            </w:r>
            <w:r w:rsidR="003D195B">
              <w:t xml:space="preserve"> </w:t>
            </w:r>
          </w:p>
          <w:p w14:paraId="7C4E90C0" w14:textId="77777777" w:rsidR="00CD4CEB" w:rsidRDefault="00CD4CEB" w:rsidP="00A94CA9">
            <w:pPr>
              <w:pStyle w:val="CRCoverPage"/>
              <w:spacing w:after="0" w:line="259" w:lineRule="auto"/>
              <w:rPr>
                <w:noProof/>
              </w:rPr>
            </w:pPr>
          </w:p>
          <w:p w14:paraId="26D70DDC" w14:textId="1BA89BDA" w:rsidR="00A94CA9" w:rsidRPr="00A0614A" w:rsidRDefault="00A94CA9" w:rsidP="00A94CA9">
            <w:pPr>
              <w:pStyle w:val="CRCoverPage"/>
              <w:spacing w:after="0" w:line="259" w:lineRule="auto"/>
              <w:rPr>
                <w:noProof/>
              </w:rPr>
            </w:pPr>
            <w:r>
              <w:rPr>
                <w:noProof/>
              </w:rPr>
              <w:t>The CR has not impact on the UE.</w:t>
            </w: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0C015350" w14:textId="086B8683" w:rsidR="0058672A" w:rsidRPr="00A0614A" w:rsidRDefault="0071215E" w:rsidP="00267C61">
            <w:pPr>
              <w:pStyle w:val="CRCoverPage"/>
              <w:spacing w:after="0"/>
              <w:rPr>
                <w:noProof/>
              </w:rPr>
            </w:pPr>
            <w:r>
              <w:rPr>
                <w:noProof/>
              </w:rPr>
              <w:t>Adding the possibility to transfer the radioBearerConfiguration</w:t>
            </w:r>
            <w:r w:rsidR="005318D7">
              <w:rPr>
                <w:noProof/>
              </w:rPr>
              <w:t xml:space="preserve"> as well as the keyRefresh configuration which is used at intra5GC handover. </w:t>
            </w:r>
            <w:r w:rsidR="0039369E">
              <w:rPr>
                <w:noProof/>
              </w:rPr>
              <w:t xml:space="preserve">Clarifying the </w:t>
            </w:r>
            <w:r w:rsidR="006F5376">
              <w:rPr>
                <w:noProof/>
              </w:rPr>
              <w:t>what UE capabilities should be include in case of handover from NG-RAN</w:t>
            </w:r>
            <w:r w:rsidR="00580518">
              <w:rPr>
                <w:noProof/>
              </w:rPr>
              <w:t xml:space="preserve"> to LTE/5GC and LTE/EPC.</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0BA826" w14:textId="525D2560" w:rsidR="00CD4CEB" w:rsidRPr="00A0614A" w:rsidRDefault="00A10DF9" w:rsidP="00D136A4">
            <w:pPr>
              <w:pStyle w:val="CRCoverPage"/>
              <w:spacing w:after="0"/>
              <w:rPr>
                <w:noProof/>
              </w:rPr>
            </w:pPr>
            <w:r>
              <w:rPr>
                <w:noProof/>
              </w:rPr>
              <w:t>Inter-RAT Handover would not be support</w:t>
            </w:r>
            <w:r w:rsidR="00D136A4">
              <w:rPr>
                <w:noProof/>
              </w:rPr>
              <w:t>ed</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4B86D62" w:rsidR="00CD4CEB" w:rsidRPr="00A0614A" w:rsidRDefault="005A742A" w:rsidP="00322B43">
            <w:pPr>
              <w:pStyle w:val="CRCoverPage"/>
              <w:spacing w:after="0"/>
              <w:ind w:left="100"/>
              <w:rPr>
                <w:noProof/>
              </w:rPr>
            </w:pPr>
            <w:r w:rsidRPr="00CC7909">
              <w:t>10.2.2</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77777777" w:rsidR="00CD4CEB" w:rsidRPr="00A0614A" w:rsidRDefault="00CD4CEB" w:rsidP="00322B43">
            <w:pPr>
              <w:pStyle w:val="CRCoverPage"/>
              <w:spacing w:after="0"/>
              <w:jc w:val="center"/>
              <w:rPr>
                <w:b/>
                <w:caps/>
                <w:noProof/>
              </w:rPr>
            </w:pP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77777777" w:rsidR="00CD4CEB" w:rsidRPr="00A0614A" w:rsidRDefault="00CD4CEB" w:rsidP="00322B43">
            <w:pPr>
              <w:pStyle w:val="CRCoverPage"/>
              <w:spacing w:after="0"/>
              <w:jc w:val="center"/>
              <w:rPr>
                <w:b/>
                <w:caps/>
                <w:noProof/>
              </w:rPr>
            </w:pP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77777777" w:rsidR="00CD4CEB" w:rsidRPr="00A0614A" w:rsidRDefault="00CD4CEB" w:rsidP="00322B43">
            <w:pPr>
              <w:pStyle w:val="CRCoverPage"/>
              <w:spacing w:after="0"/>
              <w:jc w:val="center"/>
              <w:rPr>
                <w:b/>
                <w:caps/>
                <w:noProof/>
              </w:rPr>
            </w:pP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p w14:paraId="48F2F92E" w14:textId="77777777" w:rsidR="00CD4CEB" w:rsidRPr="00A0614A" w:rsidRDefault="00CD4CEB" w:rsidP="00CD4CEB">
      <w:pPr>
        <w:rPr>
          <w:noProof/>
        </w:rPr>
        <w:sectPr w:rsidR="00CD4CEB" w:rsidRPr="00A0614A">
          <w:headerReference w:type="even" r:id="rId17"/>
          <w:footnotePr>
            <w:numRestart w:val="eachSect"/>
          </w:footnotePr>
          <w:pgSz w:w="11907" w:h="16840" w:code="9"/>
          <w:pgMar w:top="1418" w:right="1134" w:bottom="1134" w:left="1134" w:header="680" w:footer="567" w:gutter="0"/>
          <w:cols w:space="720"/>
        </w:sectPr>
      </w:pPr>
    </w:p>
    <w:p w14:paraId="0CB32485" w14:textId="77777777" w:rsidR="002D1140" w:rsidRPr="00CC7909" w:rsidRDefault="002D1140" w:rsidP="002D1140">
      <w:pPr>
        <w:pStyle w:val="Heading3"/>
        <w:rPr>
          <w:lang w:val="en-GB"/>
        </w:rPr>
      </w:pPr>
      <w:bookmarkStart w:id="4" w:name="_Toc518999259"/>
      <w:bookmarkStart w:id="5" w:name="_Toc510531892"/>
      <w:bookmarkEnd w:id="0"/>
      <w:r w:rsidRPr="00CC7909">
        <w:rPr>
          <w:lang w:val="en-GB"/>
        </w:rPr>
        <w:lastRenderedPageBreak/>
        <w:t>10.2.2</w:t>
      </w:r>
      <w:r w:rsidRPr="00CC7909">
        <w:rPr>
          <w:lang w:val="en-GB"/>
        </w:rPr>
        <w:tab/>
        <w:t>Message definitions</w:t>
      </w:r>
      <w:bookmarkEnd w:id="4"/>
    </w:p>
    <w:p w14:paraId="4F8CCD05" w14:textId="77777777" w:rsidR="002D1140" w:rsidRPr="00CC7909" w:rsidRDefault="002D1140" w:rsidP="002D1140">
      <w:pPr>
        <w:pStyle w:val="Heading4"/>
        <w:rPr>
          <w:lang w:val="en-GB"/>
        </w:rPr>
      </w:pPr>
      <w:bookmarkStart w:id="6" w:name="_Toc518999260"/>
      <w:r w:rsidRPr="00CC7909">
        <w:rPr>
          <w:lang w:val="en-GB"/>
        </w:rPr>
        <w:t>–</w:t>
      </w:r>
      <w:r w:rsidRPr="00CC7909">
        <w:rPr>
          <w:lang w:val="en-GB"/>
        </w:rPr>
        <w:tab/>
      </w:r>
      <w:r w:rsidRPr="00CC7909">
        <w:rPr>
          <w:i/>
          <w:lang w:val="en-GB"/>
        </w:rPr>
        <w:t>HandoverCommand</w:t>
      </w:r>
      <w:bookmarkEnd w:id="6"/>
    </w:p>
    <w:p w14:paraId="67A21653" w14:textId="77777777" w:rsidR="002D1140" w:rsidRPr="00CC7909" w:rsidRDefault="002D1140" w:rsidP="002D1140">
      <w:r w:rsidRPr="00CC7909">
        <w:t>This message is used to transfer the handover command generated by the target eNB.</w:t>
      </w:r>
    </w:p>
    <w:p w14:paraId="503F625E" w14:textId="77777777" w:rsidR="002D1140" w:rsidRPr="00CC7909" w:rsidRDefault="002D1140" w:rsidP="002D1140">
      <w:pPr>
        <w:pStyle w:val="B1"/>
        <w:keepNext/>
        <w:keepLines/>
        <w:rPr>
          <w:lang w:val="en-GB"/>
        </w:rPr>
      </w:pPr>
      <w:r w:rsidRPr="00CC7909">
        <w:rPr>
          <w:lang w:val="en-GB"/>
        </w:rPr>
        <w:t>Direction: target eNB to source eNB/ source RAN</w:t>
      </w:r>
    </w:p>
    <w:p w14:paraId="2AAD7F6D" w14:textId="77777777" w:rsidR="002D1140" w:rsidRPr="00CC7909" w:rsidRDefault="002D1140" w:rsidP="002D1140">
      <w:pPr>
        <w:pStyle w:val="TH"/>
        <w:rPr>
          <w:lang w:val="en-GB"/>
        </w:rPr>
      </w:pPr>
      <w:r w:rsidRPr="00CC7909">
        <w:rPr>
          <w:bCs/>
          <w:i/>
          <w:iCs/>
          <w:lang w:val="en-GB"/>
        </w:rPr>
        <w:t xml:space="preserve">HandoverCommand </w:t>
      </w:r>
      <w:r w:rsidRPr="00CC7909">
        <w:rPr>
          <w:lang w:val="en-GB"/>
        </w:rPr>
        <w:t>message</w:t>
      </w:r>
    </w:p>
    <w:p w14:paraId="5CFE32D1"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1EF05AF0" w14:textId="77777777" w:rsidR="002D1140" w:rsidRPr="00CC7909" w:rsidRDefault="002D1140" w:rsidP="002D1140">
      <w:pPr>
        <w:pStyle w:val="PL"/>
        <w:shd w:val="clear" w:color="auto" w:fill="E6E6E6"/>
      </w:pPr>
    </w:p>
    <w:p w14:paraId="05DD68F5" w14:textId="77777777" w:rsidR="002D1140" w:rsidRPr="00CC7909" w:rsidRDefault="002D1140" w:rsidP="002D1140">
      <w:pPr>
        <w:pStyle w:val="PL"/>
        <w:shd w:val="clear" w:color="auto" w:fill="E6E6E6"/>
      </w:pPr>
      <w:r w:rsidRPr="00CC7909">
        <w:t>HandoverCommand ::=</w:t>
      </w:r>
      <w:r w:rsidRPr="00CC7909">
        <w:tab/>
      </w:r>
      <w:r w:rsidRPr="00CC7909">
        <w:tab/>
      </w:r>
      <w:r w:rsidRPr="00CC7909">
        <w:tab/>
      </w:r>
      <w:r w:rsidRPr="00CC7909">
        <w:tab/>
      </w:r>
      <w:r w:rsidRPr="00CC7909">
        <w:tab/>
        <w:t>SEQUENCE {</w:t>
      </w:r>
    </w:p>
    <w:p w14:paraId="1A102239"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7FDA66B"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58E63C2C" w14:textId="77777777" w:rsidR="002D1140" w:rsidRPr="00CC7909" w:rsidRDefault="002D1140" w:rsidP="002D1140">
      <w:pPr>
        <w:pStyle w:val="PL"/>
        <w:shd w:val="clear" w:color="auto" w:fill="E6E6E6"/>
      </w:pPr>
      <w:r w:rsidRPr="00CC7909">
        <w:tab/>
      </w:r>
      <w:r w:rsidRPr="00CC7909">
        <w:tab/>
      </w:r>
      <w:r w:rsidRPr="00CC7909">
        <w:tab/>
        <w:t>handoverCommand-r8</w:t>
      </w:r>
      <w:r w:rsidRPr="00CC7909">
        <w:tab/>
      </w:r>
      <w:r w:rsidRPr="00CC7909">
        <w:tab/>
      </w:r>
      <w:r w:rsidRPr="00CC7909">
        <w:tab/>
      </w:r>
      <w:r w:rsidRPr="00CC7909">
        <w:tab/>
      </w:r>
      <w:r w:rsidRPr="00CC7909">
        <w:tab/>
        <w:t>HandoverCommand-r8-IEs,</w:t>
      </w:r>
    </w:p>
    <w:p w14:paraId="139F540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6266730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F584E2E"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9BC04BD"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4D0EB22F"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47D681A7" w14:textId="77777777" w:rsidR="002D1140" w:rsidRPr="00CC7909" w:rsidRDefault="002D1140" w:rsidP="002D1140">
      <w:pPr>
        <w:pStyle w:val="PL"/>
        <w:shd w:val="clear" w:color="auto" w:fill="E6E6E6"/>
      </w:pPr>
      <w:r w:rsidRPr="00CC7909">
        <w:tab/>
        <w:t>}</w:t>
      </w:r>
    </w:p>
    <w:p w14:paraId="0B38AF93" w14:textId="77777777" w:rsidR="002D1140" w:rsidRPr="00CC7909" w:rsidRDefault="002D1140" w:rsidP="002D1140">
      <w:pPr>
        <w:pStyle w:val="PL"/>
        <w:shd w:val="clear" w:color="auto" w:fill="E6E6E6"/>
      </w:pPr>
      <w:r w:rsidRPr="00CC7909">
        <w:t>}</w:t>
      </w:r>
    </w:p>
    <w:p w14:paraId="18B44DF5" w14:textId="77777777" w:rsidR="002D1140" w:rsidRPr="00CC7909" w:rsidRDefault="002D1140" w:rsidP="002D1140">
      <w:pPr>
        <w:pStyle w:val="PL"/>
        <w:shd w:val="clear" w:color="auto" w:fill="E6E6E6"/>
      </w:pPr>
    </w:p>
    <w:p w14:paraId="581F6248" w14:textId="77777777" w:rsidR="002D1140" w:rsidRPr="00CC7909" w:rsidRDefault="002D1140" w:rsidP="002D1140">
      <w:pPr>
        <w:pStyle w:val="PL"/>
        <w:shd w:val="clear" w:color="auto" w:fill="E6E6E6"/>
      </w:pPr>
      <w:r w:rsidRPr="00CC7909">
        <w:t>HandoverCommand-r8-IEs ::=</w:t>
      </w:r>
      <w:r w:rsidRPr="00CC7909">
        <w:tab/>
      </w:r>
      <w:r w:rsidRPr="00CC7909">
        <w:tab/>
      </w:r>
      <w:r w:rsidRPr="00CC7909">
        <w:tab/>
        <w:t>SEQUENCE {</w:t>
      </w:r>
    </w:p>
    <w:p w14:paraId="470A396D" w14:textId="77777777" w:rsidR="002D1140" w:rsidRPr="00CC7909" w:rsidRDefault="002D1140" w:rsidP="002D1140">
      <w:pPr>
        <w:pStyle w:val="PL"/>
        <w:shd w:val="clear" w:color="auto" w:fill="E6E6E6"/>
      </w:pPr>
      <w:r w:rsidRPr="00CC7909">
        <w:tab/>
        <w:t>handoverCommandMessage</w:t>
      </w:r>
      <w:r w:rsidRPr="00CC7909">
        <w:tab/>
      </w:r>
      <w:r w:rsidRPr="00CC7909">
        <w:tab/>
      </w:r>
      <w:r w:rsidRPr="00CC7909">
        <w:tab/>
      </w:r>
      <w:r w:rsidRPr="00CC7909">
        <w:tab/>
        <w:t>OCTET STRING (CONTAINING DL-DCCH-Message),</w:t>
      </w:r>
    </w:p>
    <w:p w14:paraId="6E49D932"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221E41C3" w14:textId="77777777" w:rsidR="002D1140" w:rsidRPr="00CC7909" w:rsidRDefault="002D1140" w:rsidP="002D1140">
      <w:pPr>
        <w:pStyle w:val="PL"/>
        <w:shd w:val="clear" w:color="auto" w:fill="E6E6E6"/>
      </w:pPr>
      <w:r w:rsidRPr="00CC7909">
        <w:t>}</w:t>
      </w:r>
    </w:p>
    <w:p w14:paraId="7DCD8D35" w14:textId="77777777" w:rsidR="002D1140" w:rsidRPr="00CC7909" w:rsidRDefault="002D1140" w:rsidP="002D1140">
      <w:pPr>
        <w:pStyle w:val="PL"/>
        <w:shd w:val="clear" w:color="auto" w:fill="E6E6E6"/>
      </w:pPr>
    </w:p>
    <w:p w14:paraId="51AF335F" w14:textId="77777777" w:rsidR="002D1140" w:rsidRPr="00CC7909" w:rsidRDefault="002D1140" w:rsidP="002D1140">
      <w:pPr>
        <w:pStyle w:val="PL"/>
        <w:shd w:val="clear" w:color="auto" w:fill="E6E6E6"/>
      </w:pPr>
      <w:r w:rsidRPr="00CC7909">
        <w:t>-- ASN1STOP</w:t>
      </w:r>
    </w:p>
    <w:p w14:paraId="4952ACF0"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273993CC" w14:textId="77777777" w:rsidTr="00F51206">
        <w:trPr>
          <w:cantSplit/>
          <w:tblHeader/>
        </w:trPr>
        <w:tc>
          <w:tcPr>
            <w:tcW w:w="9639" w:type="dxa"/>
          </w:tcPr>
          <w:p w14:paraId="03C13C79"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t xml:space="preserve">HandoverCommand </w:t>
            </w:r>
            <w:r w:rsidRPr="00CC7909">
              <w:rPr>
                <w:rFonts w:eastAsia="SimSun"/>
                <w:iCs/>
                <w:noProof/>
                <w:kern w:val="2"/>
                <w:lang w:val="en-GB" w:eastAsia="en-GB"/>
              </w:rPr>
              <w:t>field descriptions</w:t>
            </w:r>
          </w:p>
        </w:tc>
      </w:tr>
      <w:tr w:rsidR="002D1140" w:rsidRPr="00CC7909" w14:paraId="0AA815DE" w14:textId="77777777" w:rsidTr="00F51206">
        <w:trPr>
          <w:cantSplit/>
        </w:trPr>
        <w:tc>
          <w:tcPr>
            <w:tcW w:w="9639" w:type="dxa"/>
          </w:tcPr>
          <w:p w14:paraId="66E7C888" w14:textId="77777777" w:rsidR="002D1140" w:rsidRPr="00CC7909" w:rsidRDefault="002D1140" w:rsidP="00F51206">
            <w:pPr>
              <w:pStyle w:val="TAL"/>
              <w:tabs>
                <w:tab w:val="num" w:pos="1494"/>
              </w:tabs>
              <w:spacing w:before="60"/>
              <w:jc w:val="both"/>
              <w:rPr>
                <w:rFonts w:eastAsia="SimSun"/>
                <w:b/>
                <w:bCs/>
                <w:i/>
                <w:noProof/>
                <w:kern w:val="2"/>
                <w:lang w:val="en-GB" w:eastAsia="en-GB"/>
              </w:rPr>
            </w:pPr>
            <w:r w:rsidRPr="00CC7909">
              <w:rPr>
                <w:rFonts w:eastAsia="SimSun"/>
                <w:b/>
                <w:bCs/>
                <w:i/>
                <w:noProof/>
                <w:kern w:val="2"/>
                <w:lang w:val="en-GB" w:eastAsia="en-GB"/>
              </w:rPr>
              <w:t>handoverCommandMessage</w:t>
            </w:r>
          </w:p>
          <w:p w14:paraId="6504F7EC" w14:textId="77777777" w:rsidR="002D1140" w:rsidRPr="00CC7909" w:rsidRDefault="002D1140" w:rsidP="00F51206">
            <w:pPr>
              <w:pStyle w:val="TAL"/>
              <w:tabs>
                <w:tab w:val="num" w:pos="1494"/>
              </w:tabs>
              <w:spacing w:before="60"/>
              <w:jc w:val="both"/>
              <w:rPr>
                <w:rFonts w:eastAsia="SimSun"/>
                <w:kern w:val="2"/>
                <w:lang w:val="en-GB" w:eastAsia="en-GB"/>
              </w:rPr>
            </w:pPr>
            <w:r w:rsidRPr="00CC7909">
              <w:rPr>
                <w:rFonts w:eastAsia="SimSun"/>
                <w:kern w:val="2"/>
                <w:lang w:val="en-GB" w:eastAsia="en-GB"/>
              </w:rPr>
              <w:t xml:space="preserve">Contains the entire </w:t>
            </w:r>
            <w:r w:rsidRPr="00CC7909">
              <w:rPr>
                <w:rFonts w:eastAsia="SimSun"/>
                <w:snapToGrid w:val="0"/>
                <w:kern w:val="2"/>
                <w:lang w:val="en-GB" w:eastAsia="en-GB"/>
              </w:rPr>
              <w:t>DL-DCCH-Message including the</w:t>
            </w:r>
            <w:r w:rsidRPr="00CC7909">
              <w:rPr>
                <w:rFonts w:eastAsia="SimSun"/>
                <w:kern w:val="2"/>
                <w:lang w:val="en-GB" w:eastAsia="en-GB"/>
              </w:rPr>
              <w:t xml:space="preserve"> </w:t>
            </w:r>
            <w:r w:rsidRPr="00CC7909">
              <w:rPr>
                <w:rFonts w:eastAsia="SimSun"/>
                <w:i/>
                <w:noProof/>
                <w:kern w:val="2"/>
                <w:lang w:val="en-GB" w:eastAsia="en-GB"/>
              </w:rPr>
              <w:t>RRCConnectionReconfiguration</w:t>
            </w:r>
            <w:r w:rsidRPr="00CC7909">
              <w:rPr>
                <w:rFonts w:eastAsia="SimSun"/>
                <w:kern w:val="2"/>
                <w:lang w:val="en-GB" w:eastAsia="en-GB"/>
              </w:rPr>
              <w:t xml:space="preserve"> message used to perform handover within E-UTRAN or handover to E-UTRAN, generated (entirely) by the target </w:t>
            </w:r>
            <w:r w:rsidRPr="00CC7909">
              <w:rPr>
                <w:rFonts w:eastAsia="SimSun"/>
                <w:noProof/>
                <w:kern w:val="2"/>
                <w:lang w:val="en-GB" w:eastAsia="en-GB"/>
              </w:rPr>
              <w:t>eNB</w:t>
            </w:r>
            <w:r w:rsidRPr="00CC7909">
              <w:rPr>
                <w:rFonts w:eastAsia="SimSun"/>
                <w:kern w:val="2"/>
                <w:lang w:val="en-GB" w:eastAsia="en-GB"/>
              </w:rPr>
              <w:t>.</w:t>
            </w:r>
          </w:p>
        </w:tc>
      </w:tr>
    </w:tbl>
    <w:p w14:paraId="6D5BA629" w14:textId="77777777" w:rsidR="002D1140" w:rsidRPr="00CC7909" w:rsidRDefault="002D1140" w:rsidP="002D1140"/>
    <w:p w14:paraId="70025BCB" w14:textId="77777777" w:rsidR="002D1140" w:rsidRPr="00CC7909" w:rsidRDefault="002D1140" w:rsidP="002D1140">
      <w:pPr>
        <w:pStyle w:val="NO"/>
        <w:rPr>
          <w:lang w:val="en-GB"/>
        </w:rPr>
      </w:pPr>
      <w:r w:rsidRPr="00CC7909">
        <w:rPr>
          <w:lang w:val="en-GB"/>
        </w:rPr>
        <w:t>NOTE:</w:t>
      </w:r>
      <w:r w:rsidRPr="00CC7909">
        <w:rPr>
          <w:lang w:val="en-GB"/>
        </w:rPr>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25885FFA" w14:textId="77777777" w:rsidR="002D1140" w:rsidRPr="00CC7909" w:rsidRDefault="002D1140" w:rsidP="002D1140">
      <w:pPr>
        <w:pStyle w:val="Heading4"/>
        <w:rPr>
          <w:lang w:val="en-GB"/>
        </w:rPr>
      </w:pPr>
      <w:bookmarkStart w:id="7" w:name="_Toc518999261"/>
      <w:r w:rsidRPr="00CC7909">
        <w:rPr>
          <w:lang w:val="en-GB"/>
        </w:rPr>
        <w:t>–</w:t>
      </w:r>
      <w:r w:rsidRPr="00CC7909">
        <w:rPr>
          <w:lang w:val="en-GB"/>
        </w:rPr>
        <w:tab/>
      </w:r>
      <w:r w:rsidRPr="00CC7909">
        <w:rPr>
          <w:i/>
          <w:lang w:val="en-GB"/>
        </w:rPr>
        <w:t>HandoverPreparationInformation</w:t>
      </w:r>
      <w:bookmarkEnd w:id="7"/>
    </w:p>
    <w:p w14:paraId="7BD6BC94" w14:textId="77777777" w:rsidR="002D1140" w:rsidRPr="00CC7909" w:rsidRDefault="002D1140" w:rsidP="002D1140">
      <w:r w:rsidRPr="00CC7909">
        <w:t xml:space="preserve">This message is used to transfer the E-UTRA RRC </w:t>
      </w:r>
      <w:smartTag w:uri="urn:schemas-microsoft-com:office:smarttags" w:element="PersonName">
        <w:r w:rsidRPr="00CC7909">
          <w:t>info</w:t>
        </w:r>
      </w:smartTag>
      <w:r w:rsidRPr="00CC7909">
        <w:t xml:space="preserve">rmation used by the target eNB during handover preparation, including UE capability </w:t>
      </w:r>
      <w:smartTag w:uri="urn:schemas-microsoft-com:office:smarttags" w:element="PersonName">
        <w:r w:rsidRPr="00CC7909">
          <w:t>info</w:t>
        </w:r>
      </w:smartTag>
      <w:r w:rsidRPr="00CC7909">
        <w:t>rmation.</w:t>
      </w:r>
    </w:p>
    <w:p w14:paraId="780D73E5" w14:textId="77777777" w:rsidR="002D1140" w:rsidRPr="00CC7909" w:rsidRDefault="002D1140" w:rsidP="002D1140">
      <w:pPr>
        <w:pStyle w:val="B1"/>
        <w:keepNext/>
        <w:keepLines/>
        <w:rPr>
          <w:lang w:val="en-GB"/>
        </w:rPr>
      </w:pPr>
      <w:r w:rsidRPr="00CC7909">
        <w:rPr>
          <w:lang w:val="en-GB"/>
        </w:rPr>
        <w:t>Direction: source eNB/ source RAN to target eNB</w:t>
      </w:r>
    </w:p>
    <w:p w14:paraId="37241B64" w14:textId="77777777" w:rsidR="002D1140" w:rsidRPr="00CC7909" w:rsidRDefault="002D1140" w:rsidP="002D1140">
      <w:pPr>
        <w:pStyle w:val="TH"/>
        <w:rPr>
          <w:lang w:val="en-GB"/>
        </w:rPr>
      </w:pPr>
      <w:r w:rsidRPr="00CC7909">
        <w:rPr>
          <w:bCs/>
          <w:i/>
          <w:iCs/>
          <w:lang w:val="en-GB"/>
        </w:rPr>
        <w:t xml:space="preserve">HandoverPreparationInformation </w:t>
      </w:r>
      <w:r w:rsidRPr="00CC7909">
        <w:rPr>
          <w:lang w:val="en-GB"/>
        </w:rPr>
        <w:t>message</w:t>
      </w:r>
    </w:p>
    <w:p w14:paraId="7F3BA743"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2E8CB0AC" w14:textId="77777777" w:rsidR="002D1140" w:rsidRPr="00CC7909" w:rsidRDefault="002D1140" w:rsidP="002D1140">
      <w:pPr>
        <w:pStyle w:val="PL"/>
        <w:shd w:val="clear" w:color="auto" w:fill="E6E6E6"/>
      </w:pPr>
    </w:p>
    <w:p w14:paraId="66628FB9" w14:textId="77777777" w:rsidR="002D1140" w:rsidRPr="00CC7909" w:rsidRDefault="002D1140" w:rsidP="002D1140">
      <w:pPr>
        <w:pStyle w:val="PL"/>
        <w:shd w:val="clear" w:color="auto" w:fill="E6E6E6"/>
      </w:pPr>
      <w:r w:rsidRPr="00CC7909">
        <w:t>HandoverPreparationInformation ::=</w:t>
      </w:r>
      <w:r w:rsidRPr="00CC7909">
        <w:tab/>
        <w:t>SEQUENCE {</w:t>
      </w:r>
    </w:p>
    <w:p w14:paraId="6E3092DB"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587ED5EA"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14E163AD" w14:textId="77777777" w:rsidR="002D1140" w:rsidRPr="00CC7909" w:rsidRDefault="002D1140" w:rsidP="002D1140">
      <w:pPr>
        <w:pStyle w:val="PL"/>
        <w:shd w:val="clear" w:color="auto" w:fill="E6E6E6"/>
      </w:pPr>
      <w:r w:rsidRPr="00CC7909">
        <w:tab/>
      </w:r>
      <w:r w:rsidRPr="00CC7909">
        <w:tab/>
      </w:r>
      <w:r w:rsidRPr="00CC7909">
        <w:tab/>
        <w:t>handoverPreparationInformation-r8</w:t>
      </w:r>
      <w:r w:rsidRPr="00CC7909">
        <w:tab/>
        <w:t>HandoverPreparationInformation-r8-IEs,</w:t>
      </w:r>
    </w:p>
    <w:p w14:paraId="25B9AC6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5F16D87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A7BDF52"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D331133"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3B27A526"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7AF7718D" w14:textId="77777777" w:rsidR="002D1140" w:rsidRPr="00CC7909" w:rsidRDefault="002D1140" w:rsidP="002D1140">
      <w:pPr>
        <w:pStyle w:val="PL"/>
        <w:shd w:val="clear" w:color="auto" w:fill="E6E6E6"/>
      </w:pPr>
      <w:r w:rsidRPr="00CC7909">
        <w:tab/>
        <w:t>}</w:t>
      </w:r>
    </w:p>
    <w:p w14:paraId="01CC2AC2" w14:textId="77777777" w:rsidR="002D1140" w:rsidRPr="00CC7909" w:rsidRDefault="002D1140" w:rsidP="002D1140">
      <w:pPr>
        <w:pStyle w:val="PL"/>
        <w:shd w:val="clear" w:color="auto" w:fill="E6E6E6"/>
      </w:pPr>
      <w:r w:rsidRPr="00CC7909">
        <w:t>}</w:t>
      </w:r>
    </w:p>
    <w:p w14:paraId="109103C2" w14:textId="77777777" w:rsidR="002D1140" w:rsidRPr="00CC7909" w:rsidRDefault="002D1140" w:rsidP="002D1140">
      <w:pPr>
        <w:pStyle w:val="PL"/>
        <w:shd w:val="clear" w:color="auto" w:fill="E6E6E6"/>
      </w:pPr>
    </w:p>
    <w:p w14:paraId="2649F48F" w14:textId="77777777" w:rsidR="002D1140" w:rsidRPr="00CC7909" w:rsidRDefault="002D1140" w:rsidP="002D1140">
      <w:pPr>
        <w:pStyle w:val="PL"/>
        <w:shd w:val="clear" w:color="auto" w:fill="E6E6E6"/>
      </w:pPr>
      <w:r w:rsidRPr="00CC7909">
        <w:t>HandoverPreparationInformation-r8-IEs ::= SEQUENCE {</w:t>
      </w:r>
    </w:p>
    <w:p w14:paraId="7E37DC93" w14:textId="77777777" w:rsidR="002D1140" w:rsidRPr="00CC7909" w:rsidRDefault="002D1140" w:rsidP="002D1140">
      <w:pPr>
        <w:pStyle w:val="PL"/>
        <w:shd w:val="clear" w:color="auto" w:fill="E6E6E6"/>
      </w:pPr>
      <w:r w:rsidRPr="00CC7909">
        <w:tab/>
        <w:t>ue-RadioAccessCapabilityInfo</w:t>
      </w:r>
      <w:r w:rsidRPr="00CC7909">
        <w:tab/>
      </w:r>
      <w:r w:rsidRPr="00CC7909">
        <w:tab/>
        <w:t>UE-CapabilityRAT-ContainerList,</w:t>
      </w:r>
    </w:p>
    <w:p w14:paraId="4015F04F" w14:textId="77777777" w:rsidR="002D1140" w:rsidRPr="00CC7909" w:rsidRDefault="002D1140" w:rsidP="002D1140">
      <w:pPr>
        <w:pStyle w:val="PL"/>
        <w:shd w:val="clear" w:color="auto" w:fill="E6E6E6"/>
      </w:pPr>
      <w:r w:rsidRPr="00CC7909">
        <w:tab/>
        <w:t>as-Config</w:t>
      </w:r>
      <w:r w:rsidRPr="00CC7909">
        <w:tab/>
      </w:r>
      <w:r w:rsidRPr="00CC7909">
        <w:tab/>
      </w:r>
      <w:r w:rsidRPr="00CC7909">
        <w:tab/>
      </w:r>
      <w:r w:rsidRPr="00CC7909">
        <w:tab/>
      </w:r>
      <w:r w:rsidRPr="00CC7909">
        <w:tab/>
      </w:r>
      <w:r w:rsidRPr="00CC7909">
        <w:tab/>
      </w:r>
      <w:r w:rsidRPr="00CC7909">
        <w:tab/>
        <w:t>AS-Config</w:t>
      </w:r>
      <w:r w:rsidRPr="00CC7909">
        <w:tab/>
      </w:r>
      <w:r w:rsidRPr="00CC7909">
        <w:tab/>
      </w:r>
      <w:r w:rsidRPr="00CC7909">
        <w:tab/>
      </w:r>
      <w:r w:rsidRPr="00CC7909">
        <w:tab/>
      </w:r>
      <w:r w:rsidRPr="00CC7909">
        <w:tab/>
        <w:t>OPTIONAL,</w:t>
      </w:r>
      <w:r w:rsidRPr="00CC7909">
        <w:tab/>
      </w:r>
      <w:r w:rsidRPr="00CC7909">
        <w:tab/>
        <w:t>-- Cond HO</w:t>
      </w:r>
    </w:p>
    <w:p w14:paraId="24B0D8BF" w14:textId="77777777" w:rsidR="002D1140" w:rsidRPr="00CC7909" w:rsidRDefault="002D1140" w:rsidP="002D1140">
      <w:pPr>
        <w:pStyle w:val="PL"/>
        <w:shd w:val="clear" w:color="auto" w:fill="E6E6E6"/>
      </w:pPr>
      <w:r w:rsidRPr="00CC7909">
        <w:lastRenderedPageBreak/>
        <w:tab/>
        <w:t>rrm-Config</w:t>
      </w:r>
      <w:r w:rsidRPr="00CC7909">
        <w:tab/>
      </w:r>
      <w:r w:rsidRPr="00CC7909">
        <w:tab/>
      </w:r>
      <w:r w:rsidRPr="00CC7909">
        <w:tab/>
      </w:r>
      <w:r w:rsidRPr="00CC7909">
        <w:tab/>
      </w:r>
      <w:r w:rsidRPr="00CC7909">
        <w:tab/>
      </w:r>
      <w:r w:rsidRPr="00CC7909">
        <w:tab/>
      </w:r>
      <w:r w:rsidRPr="00CC7909">
        <w:tab/>
        <w:t>RRM-Config</w:t>
      </w:r>
      <w:r w:rsidRPr="00CC7909">
        <w:tab/>
      </w:r>
      <w:r w:rsidRPr="00CC7909">
        <w:tab/>
      </w:r>
      <w:r w:rsidRPr="00CC7909">
        <w:tab/>
      </w:r>
      <w:r w:rsidRPr="00CC7909">
        <w:tab/>
      </w:r>
      <w:r w:rsidRPr="00CC7909">
        <w:tab/>
        <w:t>OPTIONAL,</w:t>
      </w:r>
    </w:p>
    <w:p w14:paraId="2F77ED42" w14:textId="77777777" w:rsidR="002D1140" w:rsidRPr="00CC7909" w:rsidRDefault="002D1140" w:rsidP="002D1140">
      <w:pPr>
        <w:pStyle w:val="PL"/>
        <w:shd w:val="clear" w:color="auto" w:fill="E6E6E6"/>
      </w:pPr>
      <w:r w:rsidRPr="00CC7909">
        <w:tab/>
        <w:t>as-Context</w:t>
      </w:r>
      <w:r w:rsidRPr="00CC7909">
        <w:tab/>
      </w:r>
      <w:r w:rsidRPr="00CC7909">
        <w:tab/>
      </w:r>
      <w:r w:rsidRPr="00CC7909">
        <w:tab/>
      </w:r>
      <w:r w:rsidRPr="00CC7909">
        <w:tab/>
      </w:r>
      <w:r w:rsidRPr="00CC7909">
        <w:tab/>
      </w:r>
      <w:r w:rsidRPr="00CC7909">
        <w:tab/>
      </w:r>
      <w:r w:rsidRPr="00CC7909">
        <w:tab/>
        <w:t>AS-Context</w:t>
      </w:r>
      <w:r w:rsidRPr="00CC7909">
        <w:tab/>
      </w:r>
      <w:r w:rsidRPr="00CC7909">
        <w:tab/>
      </w:r>
      <w:r w:rsidRPr="00CC7909">
        <w:tab/>
      </w:r>
      <w:r w:rsidRPr="00CC7909">
        <w:tab/>
        <w:t>OPTIONAL,</w:t>
      </w:r>
      <w:r w:rsidRPr="00CC7909">
        <w:tab/>
      </w:r>
      <w:r w:rsidRPr="00CC7909">
        <w:tab/>
        <w:t>-- Cond HO</w:t>
      </w:r>
    </w:p>
    <w:p w14:paraId="26D5B699"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HandoverPreparationInformation-v920-IEs</w:t>
      </w:r>
      <w:r w:rsidRPr="00CC7909">
        <w:tab/>
      </w:r>
      <w:r w:rsidRPr="00CC7909">
        <w:tab/>
        <w:t>OPTIONAL</w:t>
      </w:r>
    </w:p>
    <w:p w14:paraId="6FCAD935" w14:textId="77777777" w:rsidR="002D1140" w:rsidRPr="00CC7909" w:rsidRDefault="002D1140" w:rsidP="002D1140">
      <w:pPr>
        <w:pStyle w:val="PL"/>
        <w:shd w:val="clear" w:color="auto" w:fill="E6E6E6"/>
      </w:pPr>
      <w:r w:rsidRPr="00CC7909">
        <w:t>}</w:t>
      </w:r>
    </w:p>
    <w:p w14:paraId="53FBA6FC" w14:textId="77777777" w:rsidR="002D1140" w:rsidRPr="00CC7909" w:rsidRDefault="002D1140" w:rsidP="002D1140">
      <w:pPr>
        <w:pStyle w:val="PL"/>
        <w:shd w:val="clear" w:color="auto" w:fill="E6E6E6"/>
      </w:pPr>
    </w:p>
    <w:p w14:paraId="7841FE90" w14:textId="77777777" w:rsidR="002D1140" w:rsidRPr="00CC7909" w:rsidRDefault="002D1140" w:rsidP="002D1140">
      <w:pPr>
        <w:pStyle w:val="PL"/>
        <w:shd w:val="clear" w:color="auto" w:fill="E6E6E6"/>
      </w:pPr>
      <w:r w:rsidRPr="00CC7909">
        <w:t>HandoverPreparationInformation-v920-IEs</w:t>
      </w:r>
      <w:r w:rsidRPr="00CC7909">
        <w:tab/>
        <w:t>::= SEQUENCE {</w:t>
      </w:r>
    </w:p>
    <w:p w14:paraId="16CFE588" w14:textId="77777777" w:rsidR="002D1140" w:rsidRPr="00CC7909" w:rsidRDefault="002D1140" w:rsidP="002D1140">
      <w:pPr>
        <w:pStyle w:val="PL"/>
        <w:shd w:val="clear" w:color="auto" w:fill="E6E6E6"/>
      </w:pPr>
      <w:r w:rsidRPr="00CC7909">
        <w:tab/>
        <w:t>ue-ConfigRelease-r9</w:t>
      </w:r>
      <w:r w:rsidRPr="00CC7909">
        <w:tab/>
      </w:r>
      <w:r w:rsidRPr="00CC7909">
        <w:tab/>
      </w:r>
      <w:r w:rsidRPr="00CC7909">
        <w:tab/>
      </w:r>
      <w:r w:rsidRPr="00CC7909">
        <w:tab/>
      </w:r>
      <w:r w:rsidRPr="00CC7909">
        <w:tab/>
        <w:t>ENUMERATED {</w:t>
      </w:r>
    </w:p>
    <w:p w14:paraId="40A558C4"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rel9, rel10, rel11, rel12, v10j0, v11e0,</w:t>
      </w:r>
    </w:p>
    <w:p w14:paraId="224B202F"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v1280, rel13, ..., rel14, rel15}</w:t>
      </w:r>
      <w:r w:rsidRPr="00CC7909">
        <w:tab/>
      </w:r>
      <w:r w:rsidRPr="00CC7909">
        <w:tab/>
        <w:t>OPTIONAL,</w:t>
      </w:r>
      <w:r w:rsidRPr="00CC7909">
        <w:tab/>
        <w:t>-- Cond HO2</w:t>
      </w:r>
    </w:p>
    <w:p w14:paraId="371E81C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HandoverPreparationInformation-v9d0-IEs</w:t>
      </w:r>
      <w:r w:rsidRPr="00CC7909">
        <w:tab/>
      </w:r>
      <w:r w:rsidRPr="00CC7909">
        <w:tab/>
        <w:t>OPTIONAL</w:t>
      </w:r>
    </w:p>
    <w:p w14:paraId="28651C1D" w14:textId="77777777" w:rsidR="002D1140" w:rsidRPr="00CC7909" w:rsidRDefault="002D1140" w:rsidP="002D1140">
      <w:pPr>
        <w:pStyle w:val="PL"/>
        <w:shd w:val="clear" w:color="auto" w:fill="E6E6E6"/>
      </w:pPr>
      <w:r w:rsidRPr="00CC7909">
        <w:t>}</w:t>
      </w:r>
    </w:p>
    <w:p w14:paraId="49F44B31" w14:textId="77777777" w:rsidR="002D1140" w:rsidRPr="00CC7909" w:rsidRDefault="002D1140" w:rsidP="002D1140">
      <w:pPr>
        <w:pStyle w:val="PL"/>
        <w:shd w:val="clear" w:color="auto" w:fill="E6E6E6"/>
      </w:pPr>
    </w:p>
    <w:p w14:paraId="3BF57BA8" w14:textId="77777777" w:rsidR="002D1140" w:rsidRPr="00CC7909" w:rsidRDefault="002D1140" w:rsidP="002D1140">
      <w:pPr>
        <w:pStyle w:val="PL"/>
        <w:shd w:val="clear" w:color="auto" w:fill="E6E6E6"/>
      </w:pPr>
      <w:r w:rsidRPr="00CC7909">
        <w:t>HandoverPreparationInformation-v9d0-IEs</w:t>
      </w:r>
      <w:r w:rsidRPr="00CC7909">
        <w:tab/>
        <w:t>::= SEQUENCE {</w:t>
      </w:r>
    </w:p>
    <w:p w14:paraId="5395A23D"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 (CONTAINING HandoverPreparationInformation-v9j0-IEs)</w:t>
      </w:r>
      <w:r w:rsidRPr="00CC7909">
        <w:tab/>
        <w:t>OPTIONAL,</w:t>
      </w:r>
    </w:p>
    <w:p w14:paraId="2E7DDF91"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HandoverPreparationInformation-v9e0-IEs</w:t>
      </w:r>
      <w:r w:rsidRPr="00CC7909">
        <w:tab/>
      </w:r>
      <w:r w:rsidRPr="00CC7909">
        <w:tab/>
      </w:r>
      <w:r w:rsidRPr="00CC7909">
        <w:tab/>
        <w:t>OPTIONAL</w:t>
      </w:r>
    </w:p>
    <w:p w14:paraId="2DF69C9D" w14:textId="77777777" w:rsidR="002D1140" w:rsidRPr="00CC7909" w:rsidRDefault="002D1140" w:rsidP="002D1140">
      <w:pPr>
        <w:pStyle w:val="PL"/>
        <w:shd w:val="clear" w:color="auto" w:fill="E6E6E6"/>
      </w:pPr>
      <w:r w:rsidRPr="00CC7909">
        <w:t>}</w:t>
      </w:r>
    </w:p>
    <w:p w14:paraId="68E2EBD4" w14:textId="77777777" w:rsidR="002D1140" w:rsidRPr="00CC7909" w:rsidRDefault="002D1140" w:rsidP="002D1140">
      <w:pPr>
        <w:pStyle w:val="PL"/>
        <w:shd w:val="clear" w:color="auto" w:fill="E6E6E6"/>
      </w:pPr>
    </w:p>
    <w:p w14:paraId="647E1814" w14:textId="77777777" w:rsidR="002D1140" w:rsidRPr="00CC7909" w:rsidRDefault="002D1140" w:rsidP="002D1140">
      <w:pPr>
        <w:pStyle w:val="PL"/>
        <w:shd w:val="clear" w:color="auto" w:fill="E6E6E6"/>
      </w:pPr>
      <w:r w:rsidRPr="00CC7909">
        <w:t>-- Late non-critical extensions:</w:t>
      </w:r>
    </w:p>
    <w:p w14:paraId="546E9EF7" w14:textId="77777777" w:rsidR="002D1140" w:rsidRPr="00CC7909" w:rsidRDefault="002D1140" w:rsidP="002D1140">
      <w:pPr>
        <w:pStyle w:val="PL"/>
        <w:shd w:val="clear" w:color="auto" w:fill="E6E6E6"/>
      </w:pPr>
      <w:r w:rsidRPr="00CC7909">
        <w:t>HandoverPreparationInformation-v9j0-IEs ::= SEQUENCE {</w:t>
      </w:r>
    </w:p>
    <w:p w14:paraId="32D5528E" w14:textId="77777777" w:rsidR="002D1140" w:rsidRPr="00CC7909" w:rsidRDefault="002D1140" w:rsidP="002D1140">
      <w:pPr>
        <w:pStyle w:val="PL"/>
        <w:shd w:val="clear" w:color="auto" w:fill="E6E6E6"/>
      </w:pPr>
      <w:r w:rsidRPr="00CC7909">
        <w:tab/>
        <w:t>-- Following field is only for pre REL-10 late non-critical extensions</w:t>
      </w:r>
    </w:p>
    <w:p w14:paraId="3CCCEFD9"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1D1A1EA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HandoverPreparationInformation-v10j0-IEs</w:t>
      </w:r>
      <w:r w:rsidRPr="00CC7909">
        <w:tab/>
      </w:r>
      <w:r w:rsidRPr="00CC7909">
        <w:tab/>
        <w:t>OPTIONAL</w:t>
      </w:r>
    </w:p>
    <w:p w14:paraId="0E164602" w14:textId="77777777" w:rsidR="002D1140" w:rsidRPr="00CC7909" w:rsidRDefault="002D1140" w:rsidP="002D1140">
      <w:pPr>
        <w:pStyle w:val="PL"/>
        <w:shd w:val="clear" w:color="auto" w:fill="E6E6E6"/>
      </w:pPr>
      <w:r w:rsidRPr="00CC7909">
        <w:t>}</w:t>
      </w:r>
    </w:p>
    <w:p w14:paraId="078878B2" w14:textId="77777777" w:rsidR="002D1140" w:rsidRPr="00CC7909" w:rsidRDefault="002D1140" w:rsidP="002D1140">
      <w:pPr>
        <w:pStyle w:val="PL"/>
        <w:shd w:val="clear" w:color="auto" w:fill="E6E6E6"/>
      </w:pPr>
    </w:p>
    <w:p w14:paraId="198B0076" w14:textId="77777777" w:rsidR="002D1140" w:rsidRPr="00CC7909" w:rsidRDefault="002D1140" w:rsidP="002D1140">
      <w:pPr>
        <w:pStyle w:val="PL"/>
        <w:shd w:val="clear" w:color="auto" w:fill="E6E6E6"/>
      </w:pPr>
      <w:r w:rsidRPr="00CC7909">
        <w:t>HandoverPreparationInformation-v10j0-IEs ::= SEQUENCE {</w:t>
      </w:r>
    </w:p>
    <w:p w14:paraId="049D6066" w14:textId="77777777" w:rsidR="002D1140" w:rsidRPr="00CC7909" w:rsidRDefault="002D1140" w:rsidP="002D1140">
      <w:pPr>
        <w:pStyle w:val="PL"/>
        <w:shd w:val="clear" w:color="auto" w:fill="E6E6E6"/>
      </w:pPr>
      <w:r w:rsidRPr="00CC7909">
        <w:tab/>
        <w:t>as-Config-v10j0</w:t>
      </w:r>
      <w:r w:rsidRPr="00CC7909">
        <w:tab/>
      </w:r>
      <w:r w:rsidRPr="00CC7909">
        <w:tab/>
      </w:r>
      <w:r w:rsidRPr="00CC7909">
        <w:tab/>
      </w:r>
      <w:r w:rsidRPr="00CC7909">
        <w:tab/>
      </w:r>
      <w:r w:rsidRPr="00CC7909">
        <w:tab/>
      </w:r>
      <w:r w:rsidRPr="00CC7909">
        <w:tab/>
        <w:t>AS-Config-v10j0</w:t>
      </w:r>
      <w:r w:rsidRPr="00CC7909">
        <w:tab/>
      </w:r>
      <w:r w:rsidRPr="00CC7909">
        <w:tab/>
      </w:r>
      <w:r w:rsidRPr="00CC7909">
        <w:tab/>
        <w:t>OPTIONAL,</w:t>
      </w:r>
    </w:p>
    <w:p w14:paraId="2487DF01" w14:textId="77777777" w:rsidR="002D1140" w:rsidRPr="00CC7909" w:rsidRDefault="002D1140" w:rsidP="002D1140">
      <w:pPr>
        <w:pStyle w:val="PL"/>
        <w:shd w:val="clear" w:color="auto" w:fill="E6E6E6"/>
      </w:pPr>
      <w:r w:rsidRPr="00CC7909">
        <w:tab/>
        <w:t>-- Following field is only for late non-critical extensions from REL-10</w:t>
      </w:r>
    </w:p>
    <w:p w14:paraId="0B82FAD0"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t>OPTIONAL</w:t>
      </w:r>
    </w:p>
    <w:p w14:paraId="3ADCC20C" w14:textId="77777777" w:rsidR="002D1140" w:rsidRPr="00CC7909" w:rsidRDefault="002D1140" w:rsidP="002D1140">
      <w:pPr>
        <w:pStyle w:val="PL"/>
        <w:shd w:val="clear" w:color="auto" w:fill="E6E6E6"/>
      </w:pPr>
      <w:r w:rsidRPr="00CC7909">
        <w:t>}</w:t>
      </w:r>
    </w:p>
    <w:p w14:paraId="420D20F3" w14:textId="77777777" w:rsidR="002D1140" w:rsidRPr="00CC7909" w:rsidRDefault="002D1140" w:rsidP="002D1140">
      <w:pPr>
        <w:pStyle w:val="PL"/>
        <w:shd w:val="clear" w:color="auto" w:fill="E6E6E6"/>
      </w:pPr>
    </w:p>
    <w:p w14:paraId="0CB5D4E9" w14:textId="77777777" w:rsidR="002D1140" w:rsidRPr="00CC7909" w:rsidRDefault="002D1140" w:rsidP="002D1140">
      <w:pPr>
        <w:pStyle w:val="PL"/>
        <w:shd w:val="clear" w:color="auto" w:fill="E6E6E6"/>
      </w:pPr>
      <w:r w:rsidRPr="00CC7909">
        <w:t>-- Regular non-critical extensions:</w:t>
      </w:r>
    </w:p>
    <w:p w14:paraId="36B59ED3" w14:textId="77777777" w:rsidR="002D1140" w:rsidRPr="00CC7909" w:rsidRDefault="002D1140" w:rsidP="002D1140">
      <w:pPr>
        <w:pStyle w:val="PL"/>
        <w:shd w:val="clear" w:color="auto" w:fill="E6E6E6"/>
      </w:pPr>
      <w:r w:rsidRPr="00CC7909">
        <w:t>HandoverPreparationInformation-v9e0-IEs</w:t>
      </w:r>
      <w:r w:rsidRPr="00CC7909">
        <w:tab/>
        <w:t>::= SEQUENCE {</w:t>
      </w:r>
    </w:p>
    <w:p w14:paraId="709AD69F" w14:textId="77777777" w:rsidR="002D1140" w:rsidRPr="00CC7909" w:rsidRDefault="002D1140" w:rsidP="002D1140">
      <w:pPr>
        <w:pStyle w:val="PL"/>
        <w:shd w:val="clear" w:color="auto" w:fill="E6E6E6"/>
      </w:pPr>
      <w:r w:rsidRPr="00CC7909">
        <w:tab/>
        <w:t>as-Config-v9e0</w:t>
      </w:r>
      <w:r w:rsidRPr="00CC7909">
        <w:tab/>
      </w:r>
      <w:r w:rsidRPr="00CC7909">
        <w:tab/>
      </w:r>
      <w:r w:rsidRPr="00CC7909">
        <w:tab/>
      </w:r>
      <w:r w:rsidRPr="00CC7909">
        <w:tab/>
      </w:r>
      <w:r w:rsidRPr="00CC7909">
        <w:tab/>
      </w:r>
      <w:r w:rsidRPr="00CC7909">
        <w:tab/>
        <w:t>AS-Config-v9e0</w:t>
      </w:r>
      <w:r w:rsidRPr="00CC7909">
        <w:tab/>
      </w:r>
      <w:r w:rsidRPr="00CC7909">
        <w:tab/>
      </w:r>
      <w:r w:rsidRPr="00CC7909">
        <w:tab/>
      </w:r>
      <w:r w:rsidRPr="00CC7909">
        <w:tab/>
      </w:r>
      <w:r w:rsidRPr="00CC7909">
        <w:tab/>
        <w:t>OPTIONAL,</w:t>
      </w:r>
      <w:r w:rsidRPr="00CC7909">
        <w:tab/>
        <w:t>-- Cond HO2</w:t>
      </w:r>
    </w:p>
    <w:p w14:paraId="7F288705"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HandoverPreparationInformation-v1130-IEs</w:t>
      </w:r>
      <w:r w:rsidRPr="00CC7909">
        <w:tab/>
      </w:r>
      <w:r w:rsidRPr="00CC7909">
        <w:tab/>
        <w:t>OPTIONAL</w:t>
      </w:r>
    </w:p>
    <w:p w14:paraId="50D0D55C" w14:textId="77777777" w:rsidR="002D1140" w:rsidRPr="00CC7909" w:rsidRDefault="002D1140" w:rsidP="002D1140">
      <w:pPr>
        <w:pStyle w:val="PL"/>
        <w:shd w:val="clear" w:color="auto" w:fill="E6E6E6"/>
      </w:pPr>
      <w:r w:rsidRPr="00CC7909">
        <w:t>}</w:t>
      </w:r>
    </w:p>
    <w:p w14:paraId="7695FEB7" w14:textId="77777777" w:rsidR="002D1140" w:rsidRPr="00CC7909" w:rsidRDefault="002D1140" w:rsidP="002D1140">
      <w:pPr>
        <w:pStyle w:val="PL"/>
        <w:shd w:val="clear" w:color="auto" w:fill="E6E6E6"/>
      </w:pPr>
    </w:p>
    <w:p w14:paraId="73599994" w14:textId="77777777" w:rsidR="002D1140" w:rsidRPr="00CC7909" w:rsidRDefault="002D1140" w:rsidP="002D1140">
      <w:pPr>
        <w:pStyle w:val="PL"/>
        <w:shd w:val="clear" w:color="auto" w:fill="E6E6E6"/>
      </w:pPr>
      <w:r w:rsidRPr="00CC7909">
        <w:t>HandoverPreparationInformation-v1130-IEs</w:t>
      </w:r>
      <w:r w:rsidRPr="00CC7909">
        <w:tab/>
        <w:t>::= SEQUENCE {</w:t>
      </w:r>
    </w:p>
    <w:p w14:paraId="4F65C092" w14:textId="77777777" w:rsidR="002D1140" w:rsidRPr="00CC7909" w:rsidRDefault="002D1140" w:rsidP="002D1140">
      <w:pPr>
        <w:pStyle w:val="PL"/>
        <w:shd w:val="clear" w:color="auto" w:fill="E6E6E6"/>
      </w:pPr>
      <w:r w:rsidRPr="00CC7909">
        <w:tab/>
        <w:t>as-Context-v1130</w:t>
      </w:r>
      <w:r w:rsidRPr="00CC7909">
        <w:tab/>
      </w:r>
      <w:r w:rsidRPr="00CC7909">
        <w:tab/>
      </w:r>
      <w:r w:rsidRPr="00CC7909">
        <w:tab/>
      </w:r>
      <w:r w:rsidRPr="00CC7909">
        <w:tab/>
      </w:r>
      <w:r w:rsidRPr="00CC7909">
        <w:tab/>
        <w:t>AS-Context-v1130</w:t>
      </w:r>
      <w:r w:rsidRPr="00CC7909">
        <w:tab/>
      </w:r>
      <w:r w:rsidRPr="00CC7909">
        <w:tab/>
      </w:r>
      <w:r w:rsidRPr="00CC7909">
        <w:tab/>
      </w:r>
      <w:r w:rsidRPr="00CC7909">
        <w:tab/>
        <w:t>OPTIONAL,</w:t>
      </w:r>
      <w:r w:rsidRPr="00CC7909">
        <w:tab/>
        <w:t>-- Cond HO2</w:t>
      </w:r>
    </w:p>
    <w:p w14:paraId="0D9979F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HandoverPreparationInformation-v1250-IEs</w:t>
      </w:r>
      <w:r w:rsidRPr="00CC7909">
        <w:tab/>
      </w:r>
      <w:r w:rsidRPr="00CC7909">
        <w:tab/>
      </w:r>
      <w:r w:rsidRPr="00CC7909">
        <w:tab/>
      </w:r>
      <w:r w:rsidRPr="00CC7909">
        <w:tab/>
      </w:r>
      <w:r w:rsidRPr="00CC7909">
        <w:tab/>
      </w:r>
      <w:r w:rsidRPr="00CC7909">
        <w:tab/>
        <w:t>OPTIONAL</w:t>
      </w:r>
    </w:p>
    <w:p w14:paraId="53E95CF6" w14:textId="77777777" w:rsidR="002D1140" w:rsidRPr="00CC7909" w:rsidRDefault="002D1140" w:rsidP="002D1140">
      <w:pPr>
        <w:pStyle w:val="PL"/>
        <w:shd w:val="clear" w:color="auto" w:fill="E6E6E6"/>
      </w:pPr>
      <w:r w:rsidRPr="00CC7909">
        <w:t>}</w:t>
      </w:r>
    </w:p>
    <w:p w14:paraId="3AA02DD9" w14:textId="77777777" w:rsidR="002D1140" w:rsidRPr="00CC7909" w:rsidRDefault="002D1140" w:rsidP="002D1140">
      <w:pPr>
        <w:pStyle w:val="PL"/>
        <w:shd w:val="clear" w:color="auto" w:fill="E6E6E6"/>
      </w:pPr>
    </w:p>
    <w:p w14:paraId="2E0BA790" w14:textId="77777777" w:rsidR="002D1140" w:rsidRPr="00CC7909" w:rsidRDefault="002D1140" w:rsidP="002D1140">
      <w:pPr>
        <w:pStyle w:val="PL"/>
        <w:shd w:val="clear" w:color="auto" w:fill="E6E6E6"/>
      </w:pPr>
      <w:r w:rsidRPr="00CC7909">
        <w:t>HandoverPreparationInformation-v1250-IEs ::= SEQUENCE {</w:t>
      </w:r>
    </w:p>
    <w:p w14:paraId="10280EF7" w14:textId="77777777" w:rsidR="002D1140" w:rsidRPr="00CC7909" w:rsidRDefault="002D1140" w:rsidP="002D1140">
      <w:pPr>
        <w:pStyle w:val="PL"/>
        <w:shd w:val="clear" w:color="auto" w:fill="E6E6E6"/>
      </w:pPr>
      <w:r w:rsidRPr="00CC7909">
        <w:tab/>
        <w:t>ue-SupportedEARFCN-r12</w:t>
      </w:r>
      <w:r w:rsidRPr="00CC7909">
        <w:tab/>
      </w:r>
      <w:r w:rsidRPr="00CC7909">
        <w:tab/>
      </w:r>
      <w:r w:rsidRPr="00CC7909">
        <w:tab/>
      </w:r>
      <w:r w:rsidRPr="00CC7909">
        <w:tab/>
        <w:t>ARFCN-ValueEUTRA-r9</w:t>
      </w:r>
      <w:r w:rsidRPr="00CC7909">
        <w:tab/>
      </w:r>
      <w:r w:rsidRPr="00CC7909">
        <w:tab/>
      </w:r>
      <w:r w:rsidRPr="00CC7909">
        <w:tab/>
      </w:r>
      <w:r w:rsidRPr="00CC7909">
        <w:tab/>
        <w:t>OPTIONAL,</w:t>
      </w:r>
      <w:r w:rsidRPr="00CC7909">
        <w:tab/>
        <w:t>-- Cond HO3</w:t>
      </w:r>
    </w:p>
    <w:p w14:paraId="6BD2D06D" w14:textId="77777777" w:rsidR="002D1140" w:rsidRPr="00CC7909" w:rsidRDefault="002D1140" w:rsidP="002D1140">
      <w:pPr>
        <w:pStyle w:val="PL"/>
        <w:shd w:val="clear" w:color="auto" w:fill="E6E6E6"/>
      </w:pPr>
      <w:r w:rsidRPr="00CC7909">
        <w:tab/>
        <w:t>as-Config-v1250</w:t>
      </w:r>
      <w:r w:rsidRPr="00CC7909">
        <w:tab/>
      </w:r>
      <w:r w:rsidRPr="00CC7909">
        <w:tab/>
      </w:r>
      <w:r w:rsidRPr="00CC7909">
        <w:tab/>
      </w:r>
      <w:r w:rsidRPr="00CC7909">
        <w:tab/>
      </w:r>
      <w:r w:rsidRPr="00CC7909">
        <w:tab/>
        <w:t>AS-Config-v1250</w:t>
      </w:r>
      <w:r w:rsidRPr="00CC7909">
        <w:tab/>
      </w:r>
      <w:r w:rsidRPr="00CC7909">
        <w:tab/>
      </w:r>
      <w:r w:rsidRPr="00CC7909">
        <w:tab/>
      </w:r>
      <w:r w:rsidRPr="00CC7909">
        <w:tab/>
        <w:t>OPTIONAL,</w:t>
      </w:r>
      <w:r w:rsidRPr="00CC7909">
        <w:tab/>
        <w:t>-- Cond HO2</w:t>
      </w:r>
    </w:p>
    <w:p w14:paraId="1192D65E"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w:t>
      </w:r>
      <w:r w:rsidRPr="00CC7909">
        <w:rPr>
          <w:lang w:eastAsia="zh-TW"/>
        </w:rPr>
        <w:t>320</w:t>
      </w:r>
      <w:r w:rsidRPr="00CC7909">
        <w:t>-IEs</w:t>
      </w:r>
      <w:r w:rsidRPr="00CC7909">
        <w:tab/>
      </w:r>
      <w:r w:rsidRPr="00CC7909">
        <w:tab/>
      </w:r>
      <w:r w:rsidRPr="00CC7909">
        <w:tab/>
      </w:r>
      <w:r w:rsidRPr="00CC7909">
        <w:tab/>
      </w:r>
      <w:r w:rsidRPr="00CC7909">
        <w:tab/>
      </w:r>
      <w:r w:rsidRPr="00CC7909">
        <w:tab/>
        <w:t>OPTIONAL</w:t>
      </w:r>
    </w:p>
    <w:p w14:paraId="493695DC" w14:textId="77777777" w:rsidR="002D1140" w:rsidRPr="00CC7909" w:rsidRDefault="002D1140" w:rsidP="002D1140">
      <w:pPr>
        <w:pStyle w:val="PL"/>
        <w:shd w:val="clear" w:color="auto" w:fill="E6E6E6"/>
      </w:pPr>
      <w:r w:rsidRPr="00CC7909">
        <w:t>}</w:t>
      </w:r>
    </w:p>
    <w:p w14:paraId="4E1FFE39" w14:textId="77777777" w:rsidR="002D1140" w:rsidRPr="00CC7909" w:rsidRDefault="002D1140" w:rsidP="002D1140">
      <w:pPr>
        <w:pStyle w:val="PL"/>
        <w:shd w:val="clear" w:color="auto" w:fill="E6E6E6"/>
        <w:rPr>
          <w:lang w:eastAsia="zh-TW"/>
        </w:rPr>
      </w:pPr>
    </w:p>
    <w:p w14:paraId="3C68C0BA" w14:textId="77777777" w:rsidR="002D1140" w:rsidRPr="00CC7909" w:rsidRDefault="002D1140" w:rsidP="002D1140">
      <w:pPr>
        <w:pStyle w:val="PL"/>
        <w:shd w:val="clear" w:color="auto" w:fill="E6E6E6"/>
      </w:pPr>
      <w:r w:rsidRPr="00CC7909">
        <w:t>HandoverPreparationInformation-v1</w:t>
      </w:r>
      <w:r w:rsidRPr="00CC7909">
        <w:rPr>
          <w:lang w:eastAsia="zh-TW"/>
        </w:rPr>
        <w:t>320</w:t>
      </w:r>
      <w:r w:rsidRPr="00CC7909">
        <w:t>-IEs ::= SEQUENCE {</w:t>
      </w:r>
    </w:p>
    <w:p w14:paraId="19B66841" w14:textId="77777777" w:rsidR="002D1140" w:rsidRPr="00CC7909" w:rsidRDefault="002D1140" w:rsidP="002D1140">
      <w:pPr>
        <w:pStyle w:val="PL"/>
        <w:shd w:val="clear" w:color="auto" w:fill="E6E6E6"/>
        <w:rPr>
          <w:lang w:eastAsia="zh-TW"/>
        </w:rPr>
      </w:pPr>
      <w:r w:rsidRPr="00CC7909">
        <w:tab/>
        <w:t>as-Config-v1</w:t>
      </w:r>
      <w:r w:rsidRPr="00CC7909">
        <w:rPr>
          <w:lang w:eastAsia="zh-TW"/>
        </w:rPr>
        <w:t>320</w:t>
      </w:r>
      <w:r w:rsidRPr="00CC7909">
        <w:tab/>
      </w:r>
      <w:r w:rsidRPr="00CC7909">
        <w:tab/>
      </w:r>
      <w:r w:rsidRPr="00CC7909">
        <w:tab/>
      </w:r>
      <w:r w:rsidRPr="00CC7909">
        <w:tab/>
      </w:r>
      <w:r w:rsidRPr="00CC7909">
        <w:tab/>
      </w:r>
      <w:r w:rsidRPr="00CC7909">
        <w:rPr>
          <w:lang w:eastAsia="zh-TW"/>
        </w:rPr>
        <w:tab/>
      </w:r>
      <w:r w:rsidRPr="00CC7909">
        <w:t>AS-Config-v1</w:t>
      </w:r>
      <w:r w:rsidRPr="00CC7909">
        <w:rPr>
          <w:lang w:eastAsia="zh-TW"/>
        </w:rPr>
        <w:t>320</w:t>
      </w:r>
      <w:r w:rsidRPr="00CC7909">
        <w:tab/>
      </w:r>
      <w:r w:rsidRPr="00CC7909">
        <w:tab/>
      </w:r>
      <w:r w:rsidRPr="00CC7909">
        <w:tab/>
      </w:r>
      <w:r w:rsidRPr="00CC7909">
        <w:tab/>
      </w:r>
      <w:r w:rsidRPr="00CC7909">
        <w:rPr>
          <w:lang w:eastAsia="zh-TW"/>
        </w:rPr>
        <w:tab/>
      </w:r>
      <w:r w:rsidRPr="00CC7909">
        <w:t>OPTIONAL,</w:t>
      </w:r>
      <w:r w:rsidRPr="00CC7909">
        <w:tab/>
        <w:t>-- Cond HO2</w:t>
      </w:r>
    </w:p>
    <w:p w14:paraId="05CA4070" w14:textId="77777777" w:rsidR="002D1140" w:rsidRPr="00CC7909" w:rsidRDefault="002D1140" w:rsidP="002D1140">
      <w:pPr>
        <w:pStyle w:val="PL"/>
        <w:shd w:val="clear" w:color="auto" w:fill="E6E6E6"/>
        <w:rPr>
          <w:lang w:eastAsia="zh-TW"/>
        </w:rPr>
      </w:pPr>
      <w:r w:rsidRPr="00CC7909">
        <w:tab/>
        <w:t>as-Con</w:t>
      </w:r>
      <w:r w:rsidRPr="00CC7909">
        <w:rPr>
          <w:lang w:eastAsia="zh-TW"/>
        </w:rPr>
        <w:t>text</w:t>
      </w:r>
      <w:r w:rsidRPr="00CC7909">
        <w:t>-v1</w:t>
      </w:r>
      <w:r w:rsidRPr="00CC7909">
        <w:rPr>
          <w:lang w:eastAsia="zh-TW"/>
        </w:rPr>
        <w:t>320</w:t>
      </w:r>
      <w:r w:rsidRPr="00CC7909">
        <w:tab/>
      </w:r>
      <w:r w:rsidRPr="00CC7909">
        <w:tab/>
      </w:r>
      <w:r w:rsidRPr="00CC7909">
        <w:tab/>
      </w:r>
      <w:r w:rsidRPr="00CC7909">
        <w:tab/>
      </w:r>
      <w:r w:rsidRPr="00CC7909">
        <w:tab/>
        <w:t>AS-Co</w:t>
      </w:r>
      <w:r w:rsidRPr="00CC7909">
        <w:rPr>
          <w:lang w:eastAsia="zh-TW"/>
        </w:rPr>
        <w:t>ntext</w:t>
      </w:r>
      <w:r w:rsidRPr="00CC7909">
        <w:t>-v1</w:t>
      </w:r>
      <w:r w:rsidRPr="00CC7909">
        <w:rPr>
          <w:lang w:eastAsia="zh-TW"/>
        </w:rPr>
        <w:t>320</w:t>
      </w:r>
      <w:r w:rsidRPr="00CC7909">
        <w:tab/>
      </w:r>
      <w:r w:rsidRPr="00CC7909">
        <w:tab/>
      </w:r>
      <w:r w:rsidRPr="00CC7909">
        <w:tab/>
      </w:r>
      <w:r w:rsidRPr="00CC7909">
        <w:tab/>
        <w:t>OPTIONAL,</w:t>
      </w:r>
      <w:r w:rsidRPr="00CC7909">
        <w:tab/>
        <w:t>-- Cond HO2</w:t>
      </w:r>
    </w:p>
    <w:p w14:paraId="3B16AC5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HandoverPreparationInformation-v143</w:t>
      </w:r>
      <w:r w:rsidRPr="00CC7909">
        <w:rPr>
          <w:lang w:eastAsia="zh-TW"/>
        </w:rPr>
        <w:t>0</w:t>
      </w:r>
      <w:r w:rsidRPr="00CC7909">
        <w:t>-IEs</w:t>
      </w:r>
      <w:r w:rsidRPr="00CC7909">
        <w:tab/>
      </w:r>
      <w:r w:rsidRPr="00CC7909">
        <w:tab/>
      </w:r>
      <w:r w:rsidRPr="00CC7909">
        <w:tab/>
      </w:r>
      <w:r w:rsidRPr="00CC7909">
        <w:tab/>
      </w:r>
      <w:r w:rsidRPr="00CC7909">
        <w:tab/>
      </w:r>
      <w:r w:rsidRPr="00CC7909">
        <w:tab/>
        <w:t>OPTIONAL</w:t>
      </w:r>
    </w:p>
    <w:p w14:paraId="6FDEE437" w14:textId="77777777" w:rsidR="002D1140" w:rsidRPr="00CC7909" w:rsidRDefault="002D1140" w:rsidP="002D1140">
      <w:pPr>
        <w:pStyle w:val="PL"/>
        <w:shd w:val="clear" w:color="auto" w:fill="E6E6E6"/>
        <w:rPr>
          <w:lang w:eastAsia="zh-TW"/>
        </w:rPr>
      </w:pPr>
      <w:r w:rsidRPr="00CC7909">
        <w:t>}</w:t>
      </w:r>
    </w:p>
    <w:p w14:paraId="54E604EB" w14:textId="77777777" w:rsidR="002D1140" w:rsidRPr="00CC7909" w:rsidRDefault="002D1140" w:rsidP="002D1140">
      <w:pPr>
        <w:pStyle w:val="PL"/>
        <w:shd w:val="clear" w:color="auto" w:fill="E6E6E6"/>
      </w:pPr>
    </w:p>
    <w:p w14:paraId="17579DCA" w14:textId="77777777" w:rsidR="002D1140" w:rsidRPr="00CC7909" w:rsidRDefault="002D1140" w:rsidP="002D1140">
      <w:pPr>
        <w:pStyle w:val="PL"/>
        <w:shd w:val="clear" w:color="auto" w:fill="E6E6E6"/>
      </w:pPr>
      <w:r w:rsidRPr="00CC7909">
        <w:t>HandoverPreparationInformation-v1430-IEs ::= SEQUENCE {</w:t>
      </w:r>
    </w:p>
    <w:p w14:paraId="174D0FDF" w14:textId="77777777" w:rsidR="002D1140" w:rsidRPr="00CC7909" w:rsidRDefault="002D1140" w:rsidP="002D1140">
      <w:pPr>
        <w:pStyle w:val="PL"/>
        <w:shd w:val="clear" w:color="auto" w:fill="E6E6E6"/>
      </w:pPr>
      <w:r w:rsidRPr="00CC7909">
        <w:tab/>
        <w:t>as-Config-v1430</w:t>
      </w:r>
      <w:r w:rsidRPr="00CC7909">
        <w:tab/>
      </w:r>
      <w:r w:rsidRPr="00CC7909">
        <w:tab/>
      </w:r>
      <w:r w:rsidRPr="00CC7909">
        <w:tab/>
      </w:r>
      <w:r w:rsidRPr="00CC7909">
        <w:tab/>
      </w:r>
      <w:r w:rsidRPr="00CC7909">
        <w:tab/>
        <w:t>AS-Config-v1430</w:t>
      </w:r>
      <w:r w:rsidRPr="00CC7909">
        <w:tab/>
      </w:r>
      <w:r w:rsidRPr="00CC7909">
        <w:tab/>
      </w:r>
      <w:r w:rsidRPr="00CC7909">
        <w:tab/>
      </w:r>
      <w:r w:rsidRPr="00CC7909">
        <w:tab/>
      </w:r>
      <w:r w:rsidRPr="00CC7909">
        <w:tab/>
      </w:r>
      <w:r w:rsidRPr="00CC7909">
        <w:tab/>
        <w:t>OPTIONAL,</w:t>
      </w:r>
      <w:r w:rsidRPr="00CC7909">
        <w:tab/>
        <w:t>-- Cond HO2</w:t>
      </w:r>
    </w:p>
    <w:p w14:paraId="0266AE6A" w14:textId="77777777" w:rsidR="002D1140" w:rsidRPr="00CC7909" w:rsidRDefault="002D1140" w:rsidP="002D1140">
      <w:pPr>
        <w:pStyle w:val="PL"/>
        <w:shd w:val="clear" w:color="auto" w:fill="E6E6E6"/>
      </w:pPr>
      <w:r w:rsidRPr="00CC7909">
        <w:tab/>
        <w:t>makeBeforeBreakReq-r14</w:t>
      </w:r>
      <w:r w:rsidRPr="00CC7909">
        <w:tab/>
      </w:r>
      <w:r w:rsidRPr="00CC7909">
        <w:tab/>
      </w:r>
      <w:r w:rsidRPr="00CC7909">
        <w:tab/>
        <w:t>ENUMERATED {true}</w:t>
      </w:r>
      <w:r w:rsidRPr="00CC7909">
        <w:tab/>
      </w:r>
      <w:r w:rsidRPr="00CC7909">
        <w:tab/>
      </w:r>
      <w:r w:rsidRPr="00CC7909">
        <w:tab/>
      </w:r>
      <w:r w:rsidRPr="00CC7909">
        <w:tab/>
        <w:t>OPTIONAL,</w:t>
      </w:r>
      <w:r w:rsidRPr="00CC7909">
        <w:tab/>
        <w:t>-- Cond HO2</w:t>
      </w:r>
    </w:p>
    <w:p w14:paraId="383DC82A" w14:textId="21221CB6" w:rsidR="002D1140" w:rsidRPr="00CC7909" w:rsidRDefault="002D1140" w:rsidP="002D1140">
      <w:pPr>
        <w:pStyle w:val="PL"/>
        <w:shd w:val="clear" w:color="auto" w:fill="E6E6E6"/>
      </w:pPr>
      <w:r w:rsidRPr="00CC7909">
        <w:tab/>
        <w:t>nonCriticalExtension</w:t>
      </w:r>
      <w:r w:rsidRPr="00CC7909">
        <w:tab/>
      </w:r>
      <w:r w:rsidRPr="00CC7909">
        <w:tab/>
      </w:r>
      <w:r w:rsidRPr="00CC7909">
        <w:tab/>
      </w:r>
      <w:ins w:id="8" w:author="Ericsson" w:date="2018-08-09T18:48:00Z">
        <w:r w:rsidR="00E46596" w:rsidRPr="00CC7909">
          <w:t>HandoverPreparationInformation-v1</w:t>
        </w:r>
        <w:r w:rsidR="00E46596">
          <w:t>522</w:t>
        </w:r>
        <w:r w:rsidR="00E46596" w:rsidRPr="00CC7909">
          <w:t>-IEs</w:t>
        </w:r>
      </w:ins>
      <w:del w:id="9" w:author="Ericsson" w:date="2018-08-09T18:48:00Z">
        <w:r w:rsidRPr="00CC7909" w:rsidDel="00E46596">
          <w:delText>SEQUENCE {}</w:delText>
        </w:r>
      </w:del>
      <w:r w:rsidRPr="00CC7909">
        <w:tab/>
      </w:r>
      <w:r w:rsidRPr="00CC7909">
        <w:tab/>
      </w:r>
      <w:r w:rsidRPr="00CC7909">
        <w:tab/>
      </w:r>
      <w:r w:rsidRPr="00CC7909">
        <w:tab/>
      </w:r>
      <w:r w:rsidRPr="00CC7909">
        <w:tab/>
      </w:r>
      <w:r w:rsidRPr="00CC7909">
        <w:tab/>
      </w:r>
      <w:r w:rsidRPr="00CC7909">
        <w:tab/>
        <w:t>OPTIONAL</w:t>
      </w:r>
    </w:p>
    <w:p w14:paraId="3534BAD1" w14:textId="77777777" w:rsidR="002D1140" w:rsidRDefault="002D1140" w:rsidP="002D1140">
      <w:pPr>
        <w:pStyle w:val="PL"/>
        <w:shd w:val="clear" w:color="auto" w:fill="E6E6E6"/>
        <w:rPr>
          <w:ins w:id="10" w:author="Ericsson" w:date="2018-08-09T18:46:00Z"/>
        </w:rPr>
      </w:pPr>
      <w:r w:rsidRPr="00CC7909">
        <w:t>}</w:t>
      </w:r>
    </w:p>
    <w:p w14:paraId="35F790F2" w14:textId="77777777" w:rsidR="008A6B4F" w:rsidRDefault="008A6B4F" w:rsidP="002D1140">
      <w:pPr>
        <w:pStyle w:val="PL"/>
        <w:shd w:val="clear" w:color="auto" w:fill="E6E6E6"/>
        <w:rPr>
          <w:ins w:id="11" w:author="Ericsson" w:date="2018-08-09T18:46:00Z"/>
        </w:rPr>
      </w:pPr>
    </w:p>
    <w:p w14:paraId="58EF1AFC" w14:textId="515BC123" w:rsidR="008A6B4F" w:rsidRPr="00CC7909" w:rsidRDefault="008A6B4F" w:rsidP="008A6B4F">
      <w:pPr>
        <w:pStyle w:val="PL"/>
        <w:shd w:val="clear" w:color="auto" w:fill="E6E6E6"/>
        <w:rPr>
          <w:ins w:id="12" w:author="Ericsson" w:date="2018-08-09T18:46:00Z"/>
        </w:rPr>
      </w:pPr>
      <w:ins w:id="13" w:author="Ericsson" w:date="2018-08-09T18:46:00Z">
        <w:r w:rsidRPr="00CC7909">
          <w:t>HandoverPreparationInformation-v1</w:t>
        </w:r>
      </w:ins>
      <w:ins w:id="14" w:author="Ericsson" w:date="2018-08-09T18:48:00Z">
        <w:r w:rsidR="00E46596">
          <w:t>522</w:t>
        </w:r>
      </w:ins>
      <w:ins w:id="15" w:author="Ericsson" w:date="2018-08-09T18:46:00Z">
        <w:r w:rsidRPr="00CC7909">
          <w:t>-IEs ::= SEQUENCE {</w:t>
        </w:r>
      </w:ins>
    </w:p>
    <w:p w14:paraId="059BC2A3" w14:textId="598CE16E" w:rsidR="00E46596" w:rsidRPr="00CC7909" w:rsidRDefault="00E46596" w:rsidP="00E46596">
      <w:pPr>
        <w:pStyle w:val="PL"/>
        <w:shd w:val="clear" w:color="auto" w:fill="E6E6E6"/>
        <w:rPr>
          <w:ins w:id="16" w:author="Ericsson" w:date="2018-08-09T18:48:00Z"/>
        </w:rPr>
      </w:pPr>
      <w:ins w:id="17" w:author="Ericsson" w:date="2018-08-09T18:48:00Z">
        <w:r w:rsidRPr="00CC7909">
          <w:tab/>
          <w:t>sourceRB-Config</w:t>
        </w:r>
        <w:r>
          <w:t>Intra5GC</w:t>
        </w:r>
        <w:r w:rsidRPr="00CC7909">
          <w:t>-r15</w:t>
        </w:r>
        <w:r w:rsidRPr="00CC7909">
          <w:tab/>
        </w:r>
        <w:r w:rsidRPr="00CC7909">
          <w:tab/>
        </w:r>
        <w:r w:rsidRPr="00CC7909">
          <w:tab/>
        </w:r>
      </w:ins>
      <w:ins w:id="18" w:author="Ericsson" w:date="2018-08-09T18:49:00Z">
        <w:r>
          <w:tab/>
        </w:r>
        <w:r>
          <w:tab/>
        </w:r>
        <w:r>
          <w:tab/>
        </w:r>
      </w:ins>
      <w:ins w:id="19" w:author="Ericsson" w:date="2018-08-09T18:48:00Z">
        <w:r w:rsidRPr="00CC7909">
          <w:t>OCTET STRING</w:t>
        </w:r>
        <w:r w:rsidRPr="00CC7909">
          <w:tab/>
        </w:r>
        <w:r w:rsidRPr="00CC7909">
          <w:tab/>
        </w:r>
        <w:r w:rsidRPr="00CC7909">
          <w:tab/>
          <w:t>OPTIONAL,</w:t>
        </w:r>
      </w:ins>
    </w:p>
    <w:p w14:paraId="43869B84" w14:textId="57704248" w:rsidR="00E46596" w:rsidRDefault="00E46596" w:rsidP="00E46596">
      <w:pPr>
        <w:pStyle w:val="PL"/>
        <w:shd w:val="clear" w:color="auto" w:fill="E6E6E6"/>
        <w:rPr>
          <w:ins w:id="20" w:author="Ericsson" w:date="2018-08-09T18:49:00Z"/>
        </w:rPr>
      </w:pPr>
      <w:ins w:id="21" w:author="Ericsson" w:date="2018-08-09T18:48:00Z">
        <w:r w:rsidRPr="00CC7909">
          <w:tab/>
          <w:t>source</w:t>
        </w:r>
        <w:r>
          <w:t>Security</w:t>
        </w:r>
      </w:ins>
      <w:ins w:id="22" w:author="Ericsson" w:date="2018-08-09T18:49:00Z">
        <w:r w:rsidRPr="00CC7909">
          <w:t>Config</w:t>
        </w:r>
        <w:r>
          <w:t>Intra5GC</w:t>
        </w:r>
      </w:ins>
      <w:ins w:id="23" w:author="Ericsson" w:date="2018-08-09T18:48:00Z">
        <w:r w:rsidRPr="00CC7909">
          <w:t>-r15</w:t>
        </w:r>
        <w:r w:rsidRPr="00CC7909">
          <w:tab/>
        </w:r>
        <w:r w:rsidRPr="00CC7909">
          <w:tab/>
        </w:r>
        <w:r w:rsidRPr="00CC7909">
          <w:tab/>
        </w:r>
        <w:r>
          <w:tab/>
        </w:r>
        <w:r w:rsidRPr="00CC7909">
          <w:t>OCTET STRING</w:t>
        </w:r>
        <w:r w:rsidRPr="00CC7909">
          <w:tab/>
        </w:r>
        <w:r w:rsidRPr="00CC7909">
          <w:tab/>
        </w:r>
        <w:r w:rsidRPr="00CC7909">
          <w:tab/>
          <w:t>OPTIONAL</w:t>
        </w:r>
      </w:ins>
      <w:ins w:id="24" w:author="Ericsson" w:date="2018-08-09T18:49:00Z">
        <w:r>
          <w:t>,</w:t>
        </w:r>
      </w:ins>
    </w:p>
    <w:p w14:paraId="705A70B2" w14:textId="0F54E4F6" w:rsidR="00E46596" w:rsidRPr="00CC7909" w:rsidRDefault="00E46596" w:rsidP="00E46596">
      <w:pPr>
        <w:pStyle w:val="PL"/>
        <w:shd w:val="clear" w:color="auto" w:fill="E6E6E6"/>
        <w:rPr>
          <w:ins w:id="25" w:author="Ericsson" w:date="2018-08-09T18:49:00Z"/>
        </w:rPr>
      </w:pPr>
      <w:ins w:id="26" w:author="Ericsson" w:date="2018-08-09T18:49:00Z">
        <w:r>
          <w:tab/>
        </w:r>
        <w:r w:rsidRPr="00CC7909">
          <w:t>nonCriticalExtension</w:t>
        </w:r>
        <w:r w:rsidRPr="00CC7909">
          <w:tab/>
        </w:r>
        <w:r w:rsidRPr="00CC7909">
          <w:tab/>
        </w:r>
        <w:r w:rsidRPr="00CC7909">
          <w:tab/>
        </w:r>
        <w:r>
          <w:t>SEQUENCE {}</w:t>
        </w:r>
        <w:r w:rsidRPr="00CC7909">
          <w:tab/>
        </w:r>
        <w:r w:rsidRPr="00CC7909">
          <w:tab/>
        </w:r>
        <w:r w:rsidRPr="00CC7909">
          <w:tab/>
        </w:r>
        <w:r w:rsidRPr="00CC7909">
          <w:tab/>
        </w:r>
        <w:r w:rsidRPr="00CC7909">
          <w:tab/>
        </w:r>
        <w:r w:rsidRPr="00CC7909">
          <w:tab/>
        </w:r>
        <w:r w:rsidRPr="00CC7909">
          <w:tab/>
          <w:t>OPTIONAL</w:t>
        </w:r>
      </w:ins>
    </w:p>
    <w:p w14:paraId="37D40312" w14:textId="77777777" w:rsidR="00E46596" w:rsidRPr="00CC7909" w:rsidRDefault="00E46596" w:rsidP="00E46596">
      <w:pPr>
        <w:pStyle w:val="PL"/>
        <w:shd w:val="clear" w:color="auto" w:fill="E6E6E6"/>
        <w:rPr>
          <w:ins w:id="27" w:author="Ericsson" w:date="2018-08-09T18:48:00Z"/>
        </w:rPr>
      </w:pPr>
    </w:p>
    <w:p w14:paraId="47D1D7A1" w14:textId="77777777" w:rsidR="008A6B4F" w:rsidRDefault="008A6B4F" w:rsidP="008A6B4F">
      <w:pPr>
        <w:pStyle w:val="PL"/>
        <w:shd w:val="clear" w:color="auto" w:fill="E6E6E6"/>
        <w:rPr>
          <w:ins w:id="28" w:author="Ericsson" w:date="2018-08-09T18:46:00Z"/>
        </w:rPr>
      </w:pPr>
      <w:ins w:id="29" w:author="Ericsson" w:date="2018-08-09T18:46:00Z">
        <w:r w:rsidRPr="00CC7909">
          <w:t>}</w:t>
        </w:r>
      </w:ins>
    </w:p>
    <w:p w14:paraId="72F166D1" w14:textId="77777777" w:rsidR="008A6B4F" w:rsidRPr="00CC7909" w:rsidRDefault="008A6B4F" w:rsidP="002D1140">
      <w:pPr>
        <w:pStyle w:val="PL"/>
        <w:shd w:val="clear" w:color="auto" w:fill="E6E6E6"/>
      </w:pPr>
    </w:p>
    <w:p w14:paraId="42EFC050" w14:textId="77777777" w:rsidR="002D1140" w:rsidRPr="00CC7909" w:rsidRDefault="002D1140" w:rsidP="002D1140">
      <w:pPr>
        <w:pStyle w:val="PL"/>
        <w:shd w:val="clear" w:color="auto" w:fill="E6E6E6"/>
      </w:pPr>
    </w:p>
    <w:p w14:paraId="02B1957B" w14:textId="77777777" w:rsidR="002D1140" w:rsidRPr="00CC7909" w:rsidRDefault="002D1140" w:rsidP="002D1140">
      <w:pPr>
        <w:pStyle w:val="PL"/>
        <w:shd w:val="clear" w:color="auto" w:fill="E6E6E6"/>
      </w:pPr>
      <w:r w:rsidRPr="00CC7909">
        <w:t>-- ASN1STOP</w:t>
      </w:r>
    </w:p>
    <w:p w14:paraId="71C0500B"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1744C957" w14:textId="77777777" w:rsidTr="00F51206">
        <w:trPr>
          <w:cantSplit/>
          <w:tblHeader/>
        </w:trPr>
        <w:tc>
          <w:tcPr>
            <w:tcW w:w="9639" w:type="dxa"/>
          </w:tcPr>
          <w:p w14:paraId="79CBB752"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lastRenderedPageBreak/>
              <w:t xml:space="preserve">HandoverPreparationInformation </w:t>
            </w:r>
            <w:r w:rsidRPr="00CC7909">
              <w:rPr>
                <w:rFonts w:eastAsia="SimSun"/>
                <w:iCs/>
                <w:noProof/>
                <w:kern w:val="2"/>
                <w:lang w:val="en-GB" w:eastAsia="en-GB"/>
              </w:rPr>
              <w:t>field descriptions</w:t>
            </w:r>
          </w:p>
        </w:tc>
      </w:tr>
      <w:tr w:rsidR="002D1140" w:rsidRPr="00CC7909" w14:paraId="77561A36" w14:textId="77777777" w:rsidTr="00F51206">
        <w:trPr>
          <w:cantSplit/>
        </w:trPr>
        <w:tc>
          <w:tcPr>
            <w:tcW w:w="9639" w:type="dxa"/>
          </w:tcPr>
          <w:p w14:paraId="44ECCE85"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as-Config</w:t>
            </w:r>
          </w:p>
          <w:p w14:paraId="4BBB9BD5" w14:textId="77777777"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en-GB"/>
              </w:rPr>
              <w:t xml:space="preserve">The radio resource configuration. Applicable in case of intra-E-UTRA handover. If the target receives an incomplete </w:t>
            </w:r>
            <w:r w:rsidRPr="00CC7909">
              <w:rPr>
                <w:rFonts w:eastAsia="SimSun"/>
                <w:i/>
                <w:kern w:val="2"/>
                <w:lang w:val="en-GB" w:eastAsia="en-GB"/>
              </w:rPr>
              <w:t>MeasConfig</w:t>
            </w:r>
            <w:r w:rsidRPr="00CC7909">
              <w:rPr>
                <w:rFonts w:eastAsia="SimSun"/>
                <w:kern w:val="2"/>
                <w:lang w:val="en-GB" w:eastAsia="en-GB"/>
              </w:rPr>
              <w:t xml:space="preserve"> and </w:t>
            </w:r>
            <w:r w:rsidRPr="00CC7909">
              <w:rPr>
                <w:rFonts w:eastAsia="SimSun"/>
                <w:i/>
                <w:kern w:val="2"/>
                <w:lang w:val="en-GB" w:eastAsia="en-GB"/>
              </w:rPr>
              <w:t>RadioResourceConfigDedicated</w:t>
            </w:r>
            <w:r w:rsidRPr="00CC7909">
              <w:rPr>
                <w:rFonts w:eastAsia="SimSun"/>
                <w:kern w:val="2"/>
                <w:lang w:val="en-GB" w:eastAsia="en-GB"/>
              </w:rPr>
              <w:t xml:space="preserve"> in the </w:t>
            </w:r>
            <w:r w:rsidRPr="00CC7909">
              <w:rPr>
                <w:rFonts w:eastAsia="SimSun"/>
                <w:i/>
                <w:kern w:val="2"/>
                <w:lang w:val="en-GB" w:eastAsia="en-GB"/>
              </w:rPr>
              <w:t>as-Config</w:t>
            </w:r>
            <w:r w:rsidRPr="00CC7909">
              <w:rPr>
                <w:rFonts w:eastAsia="SimSun"/>
                <w:kern w:val="2"/>
                <w:lang w:val="en-GB" w:eastAsia="en-GB"/>
              </w:rPr>
              <w:t xml:space="preserve">, the target eNB may decide to apply the full configuration option based on the </w:t>
            </w:r>
            <w:r w:rsidRPr="00CC7909">
              <w:rPr>
                <w:rFonts w:eastAsia="SimSun"/>
                <w:i/>
                <w:kern w:val="2"/>
                <w:lang w:val="en-GB" w:eastAsia="en-GB"/>
              </w:rPr>
              <w:t>ue-ConfigRelease</w:t>
            </w:r>
            <w:r w:rsidRPr="00CC7909">
              <w:rPr>
                <w:rFonts w:eastAsia="SimSun"/>
                <w:kern w:val="2"/>
                <w:lang w:val="en-GB" w:eastAsia="en-GB"/>
              </w:rPr>
              <w:t>.</w:t>
            </w:r>
          </w:p>
        </w:tc>
      </w:tr>
      <w:tr w:rsidR="002D1140" w:rsidRPr="00CC7909" w14:paraId="3CAE30A8" w14:textId="77777777" w:rsidTr="00F51206">
        <w:trPr>
          <w:cantSplit/>
        </w:trPr>
        <w:tc>
          <w:tcPr>
            <w:tcW w:w="9639" w:type="dxa"/>
          </w:tcPr>
          <w:p w14:paraId="3D386FAC"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as-Context</w:t>
            </w:r>
          </w:p>
          <w:p w14:paraId="3920DC3F"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kern w:val="2"/>
                <w:lang w:val="en-GB" w:eastAsia="ko-KR"/>
              </w:rPr>
              <w:t>Local E-UTRAN context required by the target eNB.</w:t>
            </w:r>
          </w:p>
        </w:tc>
      </w:tr>
      <w:tr w:rsidR="002D1140" w:rsidRPr="00CC7909" w14:paraId="687E3CCF" w14:textId="77777777" w:rsidTr="00F51206">
        <w:trPr>
          <w:cantSplit/>
        </w:trPr>
        <w:tc>
          <w:tcPr>
            <w:tcW w:w="9639" w:type="dxa"/>
          </w:tcPr>
          <w:p w14:paraId="018D79B9"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makeBeforeBreakReq</w:t>
            </w:r>
          </w:p>
          <w:p w14:paraId="2B8355C5"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kern w:val="2"/>
                <w:lang w:val="en-GB" w:eastAsia="ko-KR"/>
              </w:rPr>
              <w:t xml:space="preserve">To request the target eNB to add the </w:t>
            </w:r>
            <w:r w:rsidRPr="00CC7909">
              <w:rPr>
                <w:rFonts w:eastAsia="SimSun"/>
                <w:i/>
                <w:kern w:val="2"/>
                <w:lang w:val="en-GB" w:eastAsia="ko-KR"/>
              </w:rPr>
              <w:t>makeBeforeBreak</w:t>
            </w:r>
            <w:r w:rsidRPr="00CC7909">
              <w:rPr>
                <w:rFonts w:eastAsia="SimSun"/>
                <w:kern w:val="2"/>
                <w:lang w:val="en-GB" w:eastAsia="ko-KR"/>
              </w:rPr>
              <w:t xml:space="preserve"> indication in the </w:t>
            </w:r>
            <w:r w:rsidRPr="00CC7909">
              <w:rPr>
                <w:rFonts w:eastAsia="SimSun"/>
                <w:i/>
                <w:kern w:val="2"/>
                <w:lang w:val="en-GB" w:eastAsia="ko-KR"/>
              </w:rPr>
              <w:t>mobilityControlInfo</w:t>
            </w:r>
            <w:r w:rsidRPr="00CC7909">
              <w:rPr>
                <w:rFonts w:eastAsia="SimSun"/>
                <w:kern w:val="2"/>
                <w:lang w:val="en-GB" w:eastAsia="ko-KR"/>
              </w:rPr>
              <w:t xml:space="preserve"> in case of intra-frequency handover.</w:t>
            </w:r>
          </w:p>
        </w:tc>
      </w:tr>
      <w:tr w:rsidR="002D1140" w:rsidRPr="00CC7909" w14:paraId="7995C22D" w14:textId="77777777" w:rsidTr="00F51206">
        <w:trPr>
          <w:cantSplit/>
        </w:trPr>
        <w:tc>
          <w:tcPr>
            <w:tcW w:w="9639" w:type="dxa"/>
          </w:tcPr>
          <w:p w14:paraId="4DEFB929"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rrm-Config</w:t>
            </w:r>
          </w:p>
          <w:p w14:paraId="009F47E5" w14:textId="036F2893"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ko-KR"/>
              </w:rPr>
              <w:t>Local E-UTRAN context used depending on the target node's implementation, which is mainly used for the RRM purpose</w:t>
            </w:r>
            <w:r w:rsidRPr="00CC7909">
              <w:rPr>
                <w:rFonts w:eastAsia="SimSun"/>
                <w:kern w:val="2"/>
                <w:lang w:val="en-GB" w:eastAsia="en-GB"/>
              </w:rPr>
              <w:t>.</w:t>
            </w:r>
            <w:ins w:id="30" w:author="Ericsson" w:date="2018-08-09T18:51:00Z">
              <w:r w:rsidR="001203C3">
                <w:rPr>
                  <w:rFonts w:eastAsia="SimSun"/>
                  <w:kern w:val="2"/>
                  <w:lang w:val="en-GB" w:eastAsia="en-GB"/>
                </w:rPr>
                <w:t xml:space="preserve"> May </w:t>
              </w:r>
            </w:ins>
            <w:ins w:id="31" w:author="Ericsson" w:date="2018-08-09T18:53:00Z">
              <w:r w:rsidR="002823CD">
                <w:rPr>
                  <w:rFonts w:eastAsia="SimSun"/>
                  <w:kern w:val="2"/>
                  <w:lang w:val="en-GB" w:eastAsia="en-GB"/>
                </w:rPr>
                <w:t xml:space="preserve">also </w:t>
              </w:r>
            </w:ins>
            <w:ins w:id="32" w:author="Ericsson" w:date="2018-08-09T18:51:00Z">
              <w:r w:rsidR="001203C3">
                <w:rPr>
                  <w:rFonts w:eastAsia="SimSun"/>
                  <w:kern w:val="2"/>
                  <w:lang w:val="en-GB" w:eastAsia="en-GB"/>
                </w:rPr>
                <w:t>be provided at inter-RAT</w:t>
              </w:r>
            </w:ins>
            <w:ins w:id="33" w:author="Ericsson" w:date="2018-08-09T18:55:00Z">
              <w:r w:rsidR="005837D5">
                <w:rPr>
                  <w:rFonts w:eastAsia="SimSun"/>
                  <w:kern w:val="2"/>
                  <w:lang w:val="en-GB" w:eastAsia="en-GB"/>
                </w:rPr>
                <w:t xml:space="preserve"> intra-5GC</w:t>
              </w:r>
            </w:ins>
            <w:ins w:id="34" w:author="Ericsson" w:date="2018-08-09T18:51:00Z">
              <w:r w:rsidR="001203C3">
                <w:rPr>
                  <w:rFonts w:eastAsia="SimSun"/>
                  <w:kern w:val="2"/>
                  <w:lang w:val="en-GB" w:eastAsia="en-GB"/>
                </w:rPr>
                <w:t xml:space="preserve"> handover from NR.</w:t>
              </w:r>
            </w:ins>
          </w:p>
        </w:tc>
      </w:tr>
      <w:tr w:rsidR="00BF602B" w:rsidRPr="00CC7909" w14:paraId="4288220A" w14:textId="77777777" w:rsidTr="00F51206">
        <w:trPr>
          <w:cantSplit/>
          <w:ins w:id="35" w:author="Ericsson" w:date="2018-08-09T18:50:00Z"/>
        </w:trPr>
        <w:tc>
          <w:tcPr>
            <w:tcW w:w="9639" w:type="dxa"/>
          </w:tcPr>
          <w:p w14:paraId="2EA065DE" w14:textId="77777777" w:rsidR="00BF602B" w:rsidRPr="006E02FC" w:rsidRDefault="00BF602B" w:rsidP="00BF602B">
            <w:pPr>
              <w:pStyle w:val="TAL"/>
              <w:rPr>
                <w:ins w:id="36" w:author="Ericsson" w:date="2018-08-09T18:50:00Z"/>
                <w:b/>
                <w:i/>
              </w:rPr>
            </w:pPr>
            <w:ins w:id="37" w:author="Ericsson" w:date="2018-08-09T18:50:00Z">
              <w:r w:rsidRPr="006E02FC">
                <w:rPr>
                  <w:b/>
                  <w:i/>
                </w:rPr>
                <w:t>sourceRB-ConfigIntra5GC</w:t>
              </w:r>
            </w:ins>
          </w:p>
          <w:p w14:paraId="05C3C5CE" w14:textId="5A70CDB0" w:rsidR="00BF602B" w:rsidRPr="00CC7909" w:rsidRDefault="00BF602B" w:rsidP="00BF602B">
            <w:pPr>
              <w:pStyle w:val="TAL"/>
              <w:tabs>
                <w:tab w:val="num" w:pos="1494"/>
              </w:tabs>
              <w:jc w:val="both"/>
              <w:rPr>
                <w:ins w:id="38" w:author="Ericsson" w:date="2018-08-09T18:50:00Z"/>
                <w:rFonts w:eastAsia="SimSun"/>
                <w:b/>
                <w:bCs/>
                <w:i/>
                <w:noProof/>
                <w:kern w:val="2"/>
                <w:lang w:val="en-GB" w:eastAsia="en-GB"/>
              </w:rPr>
            </w:pPr>
            <w:ins w:id="39" w:author="Ericsson" w:date="2018-08-09T18:50:00Z">
              <w:r w:rsidRPr="00CC7909">
                <w:rPr>
                  <w:rFonts w:eastAsia="SimSun"/>
                  <w:kern w:val="2"/>
                  <w:lang w:val="en-GB" w:eastAsia="en-GB"/>
                </w:rPr>
                <w:t xml:space="preserve">NR radio bearer config </w:t>
              </w:r>
              <w:r>
                <w:rPr>
                  <w:rFonts w:eastAsia="SimSun"/>
                  <w:kern w:val="2"/>
                  <w:lang w:val="en-GB" w:eastAsia="en-GB"/>
                </w:rPr>
                <w:t>used at intra5GC handover</w:t>
              </w:r>
              <w:r w:rsidRPr="00CC7909">
                <w:rPr>
                  <w:rFonts w:eastAsia="SimSun"/>
                  <w:kern w:val="2"/>
                  <w:lang w:val="en-GB" w:eastAsia="en-GB"/>
                </w:rPr>
                <w:t xml:space="preserve">, as defined by </w:t>
              </w:r>
              <w:r w:rsidRPr="00CC7909">
                <w:rPr>
                  <w:rFonts w:eastAsia="SimSun"/>
                  <w:i/>
                  <w:kern w:val="2"/>
                  <w:lang w:val="en-GB" w:eastAsia="en-GB"/>
                </w:rPr>
                <w:t>RadioBearerConfig</w:t>
              </w:r>
              <w:r w:rsidRPr="00CC7909">
                <w:rPr>
                  <w:rFonts w:eastAsia="SimSun"/>
                  <w:kern w:val="2"/>
                  <w:lang w:val="en-GB" w:eastAsia="en-GB"/>
                </w:rPr>
                <w:t xml:space="preserve"> IE in TS 38.331 [82].</w:t>
              </w:r>
            </w:ins>
          </w:p>
        </w:tc>
      </w:tr>
      <w:tr w:rsidR="00B51A65" w:rsidRPr="00CC7909" w14:paraId="392CEE4F" w14:textId="77777777" w:rsidTr="00F51206">
        <w:trPr>
          <w:cantSplit/>
          <w:ins w:id="40" w:author="Ericsson" w:date="2018-08-09T18:52:00Z"/>
        </w:trPr>
        <w:tc>
          <w:tcPr>
            <w:tcW w:w="9639" w:type="dxa"/>
          </w:tcPr>
          <w:p w14:paraId="31A1AF7C" w14:textId="77777777" w:rsidR="00B51A65" w:rsidRPr="006E02FC" w:rsidRDefault="00B51A65" w:rsidP="00B51A65">
            <w:pPr>
              <w:pStyle w:val="TAL"/>
              <w:rPr>
                <w:ins w:id="41" w:author="Ericsson" w:date="2018-08-09T18:52:00Z"/>
                <w:b/>
                <w:i/>
              </w:rPr>
            </w:pPr>
            <w:ins w:id="42" w:author="Ericsson" w:date="2018-08-09T18:52:00Z">
              <w:r w:rsidRPr="006E02FC">
                <w:rPr>
                  <w:b/>
                  <w:i/>
                </w:rPr>
                <w:t>sourceSecurity</w:t>
              </w:r>
              <w:r w:rsidRPr="00BF602B">
                <w:rPr>
                  <w:b/>
                  <w:i/>
                </w:rPr>
                <w:t>-ConfigIntra5GC</w:t>
              </w:r>
            </w:ins>
          </w:p>
          <w:p w14:paraId="40452F1B" w14:textId="22D6082F" w:rsidR="00B51A65" w:rsidRPr="006E02FC" w:rsidRDefault="00B51A65" w:rsidP="00B51A65">
            <w:pPr>
              <w:pStyle w:val="TAL"/>
              <w:rPr>
                <w:ins w:id="43" w:author="Ericsson" w:date="2018-08-09T18:52:00Z"/>
                <w:b/>
                <w:i/>
              </w:rPr>
            </w:pPr>
            <w:ins w:id="44" w:author="Ericsson" w:date="2018-08-09T18:52:00Z">
              <w:r w:rsidRPr="00621576">
                <w:rPr>
                  <w:lang w:val="en-US"/>
                </w:rPr>
                <w:t xml:space="preserve">NR </w:t>
              </w:r>
              <w:r>
                <w:rPr>
                  <w:lang w:val="en-GB"/>
                </w:rPr>
                <w:t>security information</w:t>
              </w:r>
              <w:r w:rsidRPr="00621576">
                <w:rPr>
                  <w:b/>
                  <w:i/>
                  <w:lang w:val="en-US"/>
                </w:rPr>
                <w:t xml:space="preserve"> </w:t>
              </w:r>
              <w:r>
                <w:rPr>
                  <w:lang w:val="en-GB"/>
                </w:rPr>
                <w:t xml:space="preserve">used at intra5GC handover, </w:t>
              </w:r>
              <w:r w:rsidRPr="00FF1E38">
                <w:rPr>
                  <w:rFonts w:eastAsia="SimSun"/>
                  <w:kern w:val="2"/>
                  <w:lang w:val="en-GB" w:eastAsia="en-GB"/>
                </w:rPr>
                <w:t>as</w:t>
              </w:r>
              <w:r w:rsidRPr="00CC7909">
                <w:rPr>
                  <w:rFonts w:eastAsia="SimSun"/>
                  <w:kern w:val="2"/>
                  <w:lang w:val="en-GB" w:eastAsia="en-GB"/>
                </w:rPr>
                <w:t xml:space="preserve"> defined by </w:t>
              </w:r>
              <w:r>
                <w:rPr>
                  <w:rFonts w:eastAsia="SimSun"/>
                  <w:i/>
                  <w:kern w:val="2"/>
                  <w:lang w:val="en-GB" w:eastAsia="en-GB"/>
                </w:rPr>
                <w:t>keyRefresh</w:t>
              </w:r>
              <w:r w:rsidRPr="00CC7909">
                <w:rPr>
                  <w:rFonts w:eastAsia="SimSun"/>
                  <w:kern w:val="2"/>
                  <w:lang w:val="en-GB" w:eastAsia="en-GB"/>
                </w:rPr>
                <w:t xml:space="preserve"> IE in TS 38.331 [82].</w:t>
              </w:r>
            </w:ins>
          </w:p>
        </w:tc>
      </w:tr>
      <w:tr w:rsidR="00BF602B" w:rsidRPr="00CC7909" w14:paraId="1E5B2988" w14:textId="77777777" w:rsidTr="00F51206">
        <w:trPr>
          <w:cantSplit/>
        </w:trPr>
        <w:tc>
          <w:tcPr>
            <w:tcW w:w="9639" w:type="dxa"/>
          </w:tcPr>
          <w:p w14:paraId="01473C14" w14:textId="428EB11E" w:rsidR="00BF602B" w:rsidRPr="00CC7909" w:rsidRDefault="00BF602B" w:rsidP="00BF602B">
            <w:pPr>
              <w:pStyle w:val="TAL"/>
              <w:rPr>
                <w:b/>
                <w:bCs/>
                <w:i/>
                <w:noProof/>
                <w:lang w:val="en-GB" w:eastAsia="ko-KR"/>
              </w:rPr>
            </w:pPr>
            <w:r w:rsidRPr="00CC7909">
              <w:rPr>
                <w:b/>
                <w:bCs/>
                <w:i/>
                <w:noProof/>
                <w:lang w:val="en-GB" w:eastAsia="ko-KR"/>
              </w:rPr>
              <w:t>ue-ConfigRelease</w:t>
            </w:r>
          </w:p>
          <w:p w14:paraId="24D8705B" w14:textId="4D5A6C2D" w:rsidR="00BF602B" w:rsidRPr="00CC7909" w:rsidRDefault="00BF602B" w:rsidP="00BF602B">
            <w:pPr>
              <w:pStyle w:val="TAL"/>
              <w:tabs>
                <w:tab w:val="num" w:pos="1494"/>
              </w:tabs>
              <w:jc w:val="both"/>
              <w:rPr>
                <w:rFonts w:eastAsia="SimSun"/>
                <w:b/>
                <w:bCs/>
                <w:i/>
                <w:noProof/>
                <w:kern w:val="2"/>
                <w:lang w:val="en-GB" w:eastAsia="ko-KR"/>
              </w:rPr>
            </w:pPr>
            <w:r w:rsidRPr="00CC7909">
              <w:rPr>
                <w:lang w:val="en-GB"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BF602B" w:rsidRPr="00CC7909" w14:paraId="7D69312E" w14:textId="77777777" w:rsidTr="00F51206">
        <w:trPr>
          <w:cantSplit/>
        </w:trPr>
        <w:tc>
          <w:tcPr>
            <w:tcW w:w="9639" w:type="dxa"/>
          </w:tcPr>
          <w:p w14:paraId="2A54F68D"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ue-RadioAccessCapabilityInfo</w:t>
            </w:r>
          </w:p>
          <w:p w14:paraId="18833A88" w14:textId="77777777" w:rsidR="00BF602B" w:rsidRPr="00CC7909" w:rsidRDefault="00BF602B" w:rsidP="00BF602B">
            <w:pPr>
              <w:pStyle w:val="TAL"/>
              <w:tabs>
                <w:tab w:val="num" w:pos="1494"/>
              </w:tabs>
              <w:jc w:val="both"/>
              <w:rPr>
                <w:rFonts w:eastAsia="SimSun"/>
                <w:kern w:val="2"/>
                <w:lang w:val="en-GB" w:eastAsia="ko-KR"/>
              </w:rPr>
            </w:pPr>
            <w:r w:rsidRPr="00CC7909">
              <w:rPr>
                <w:kern w:val="2"/>
                <w:lang w:val="en-GB" w:eastAsia="ja-JP"/>
              </w:rPr>
              <w:t xml:space="preserve">For E-UTRA radio access capabilities, it is up to E-UTRA how the backward compatibility among </w:t>
            </w:r>
            <w:r w:rsidRPr="00CC7909">
              <w:rPr>
                <w:i/>
                <w:kern w:val="2"/>
                <w:lang w:val="en-GB" w:eastAsia="ja-JP"/>
              </w:rPr>
              <w:t>supportedBandCombinationReduced</w:t>
            </w:r>
            <w:r w:rsidRPr="00CC7909">
              <w:rPr>
                <w:kern w:val="2"/>
                <w:lang w:val="en-GB" w:eastAsia="ja-JP"/>
              </w:rPr>
              <w:t xml:space="preserve">, </w:t>
            </w:r>
            <w:r w:rsidRPr="00CC7909">
              <w:rPr>
                <w:i/>
                <w:kern w:val="2"/>
                <w:lang w:val="en-GB" w:eastAsia="ja-JP"/>
              </w:rPr>
              <w:t>supportedBandCombination</w:t>
            </w:r>
            <w:r w:rsidRPr="00CC7909">
              <w:rPr>
                <w:kern w:val="2"/>
                <w:lang w:val="en-GB" w:eastAsia="ja-JP"/>
              </w:rPr>
              <w:t xml:space="preserve"> and </w:t>
            </w:r>
            <w:r w:rsidRPr="00CC7909">
              <w:rPr>
                <w:i/>
                <w:kern w:val="2"/>
                <w:lang w:val="en-GB" w:eastAsia="ja-JP"/>
              </w:rPr>
              <w:t>supportedBandCombinationAdd</w:t>
            </w:r>
            <w:r w:rsidRPr="00CC7909">
              <w:rPr>
                <w:kern w:val="2"/>
                <w:lang w:val="en-GB" w:eastAsia="ja-JP"/>
              </w:rPr>
              <w:t xml:space="preserve"> is ensured. If </w:t>
            </w:r>
            <w:r w:rsidRPr="00CC7909">
              <w:rPr>
                <w:i/>
                <w:kern w:val="2"/>
                <w:lang w:val="en-GB" w:eastAsia="ja-JP"/>
              </w:rPr>
              <w:t>supportedBandCombinationReduced</w:t>
            </w:r>
            <w:r w:rsidRPr="00CC7909">
              <w:rPr>
                <w:kern w:val="2"/>
                <w:lang w:val="en-GB" w:eastAsia="ja-JP"/>
              </w:rPr>
              <w:t xml:space="preserve"> and </w:t>
            </w:r>
            <w:r w:rsidRPr="00CC7909">
              <w:rPr>
                <w:i/>
                <w:kern w:val="2"/>
                <w:lang w:val="en-GB" w:eastAsia="ja-JP"/>
              </w:rPr>
              <w:t>supportedBandCombination</w:t>
            </w:r>
            <w:r w:rsidRPr="00CC7909">
              <w:rPr>
                <w:kern w:val="2"/>
                <w:lang w:val="en-GB" w:eastAsia="ja-JP"/>
              </w:rPr>
              <w:t>/</w:t>
            </w:r>
            <w:r w:rsidRPr="00CC7909">
              <w:rPr>
                <w:i/>
                <w:kern w:val="2"/>
                <w:lang w:val="en-GB" w:eastAsia="ja-JP"/>
              </w:rPr>
              <w:t>supportedBandCombinationAdd</w:t>
            </w:r>
            <w:r w:rsidRPr="00CC7909">
              <w:rPr>
                <w:kern w:val="2"/>
                <w:lang w:val="en-GB" w:eastAsia="ja-JP"/>
              </w:rPr>
              <w:t xml:space="preserve"> are included into </w:t>
            </w:r>
            <w:r w:rsidRPr="00CC7909">
              <w:rPr>
                <w:i/>
                <w:kern w:val="2"/>
                <w:lang w:val="en-GB" w:eastAsia="ja-JP"/>
              </w:rPr>
              <w:t>ueCapabilityRAT-Container</w:t>
            </w:r>
            <w:r w:rsidRPr="00CC7909">
              <w:rPr>
                <w:kern w:val="2"/>
                <w:lang w:val="en-GB" w:eastAsia="ja-JP"/>
              </w:rPr>
              <w:t xml:space="preserve">, it can be assumed that the value of fields, </w:t>
            </w:r>
            <w:r w:rsidRPr="00CC7909">
              <w:rPr>
                <w:i/>
                <w:kern w:val="2"/>
                <w:lang w:val="en-GB" w:eastAsia="ja-JP"/>
              </w:rPr>
              <w:t>requestedBands</w:t>
            </w:r>
            <w:r w:rsidRPr="00CC7909">
              <w:rPr>
                <w:kern w:val="2"/>
                <w:lang w:val="en-GB" w:eastAsia="ja-JP"/>
              </w:rPr>
              <w:t xml:space="preserve">, </w:t>
            </w:r>
            <w:r w:rsidRPr="00CC7909">
              <w:rPr>
                <w:i/>
                <w:kern w:val="2"/>
                <w:lang w:val="en-GB" w:eastAsia="ja-JP"/>
              </w:rPr>
              <w:t>reducedIntNonContCombRequested</w:t>
            </w:r>
            <w:r w:rsidRPr="00CC7909">
              <w:rPr>
                <w:kern w:val="2"/>
                <w:lang w:val="en-GB" w:eastAsia="ja-JP"/>
              </w:rPr>
              <w:t xml:space="preserve"> and </w:t>
            </w:r>
            <w:r w:rsidRPr="00CC7909">
              <w:rPr>
                <w:i/>
                <w:kern w:val="2"/>
                <w:lang w:val="en-GB" w:eastAsia="ja-JP"/>
              </w:rPr>
              <w:t>requestedCCsXL</w:t>
            </w:r>
            <w:r w:rsidRPr="00CC7909">
              <w:rPr>
                <w:kern w:val="2"/>
                <w:lang w:val="en-GB" w:eastAsia="ja-JP"/>
              </w:rPr>
              <w:t xml:space="preserve"> are consistend with all supported band combination fields. </w:t>
            </w:r>
            <w:r w:rsidRPr="00CC7909">
              <w:rPr>
                <w:rFonts w:eastAsia="SimSun"/>
                <w:kern w:val="2"/>
                <w:lang w:val="en-GB" w:eastAsia="ko-KR"/>
              </w:rPr>
              <w:t>NOTE 2</w:t>
            </w:r>
          </w:p>
        </w:tc>
      </w:tr>
      <w:tr w:rsidR="00BF602B" w:rsidRPr="00CC7909" w14:paraId="196011D5" w14:textId="77777777" w:rsidTr="00F51206">
        <w:trPr>
          <w:cantSplit/>
        </w:trPr>
        <w:tc>
          <w:tcPr>
            <w:tcW w:w="9639" w:type="dxa"/>
          </w:tcPr>
          <w:p w14:paraId="4790BBFE" w14:textId="77777777" w:rsidR="00BF602B" w:rsidRPr="00CC7909" w:rsidRDefault="00BF602B" w:rsidP="00BF602B">
            <w:pPr>
              <w:pStyle w:val="TAL"/>
              <w:rPr>
                <w:b/>
                <w:bCs/>
                <w:i/>
                <w:noProof/>
                <w:lang w:val="en-GB" w:eastAsia="ko-KR"/>
              </w:rPr>
            </w:pPr>
            <w:r w:rsidRPr="00CC7909">
              <w:rPr>
                <w:b/>
                <w:bCs/>
                <w:i/>
                <w:noProof/>
                <w:lang w:val="en-GB" w:eastAsia="ko-KR"/>
              </w:rPr>
              <w:t>ue-SupportedEARFCN</w:t>
            </w:r>
          </w:p>
          <w:p w14:paraId="1688CE53"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bCs/>
                <w:noProof/>
                <w:lang w:val="en-GB" w:eastAsia="en-GB"/>
              </w:rPr>
              <w:t>Includes UE supported EARFCN of the handover target E-UTRA cell if the target E-UTRA cell belongs to multiple frequency bands.</w:t>
            </w:r>
          </w:p>
        </w:tc>
      </w:tr>
    </w:tbl>
    <w:p w14:paraId="1598DD64" w14:textId="77777777" w:rsidR="002D1140" w:rsidRPr="00CC7909" w:rsidRDefault="002D1140" w:rsidP="002D1140"/>
    <w:p w14:paraId="247203F8" w14:textId="77777777" w:rsidR="002D1140" w:rsidRPr="00CC7909" w:rsidRDefault="002D1140" w:rsidP="002D1140">
      <w:pPr>
        <w:pStyle w:val="NO"/>
        <w:rPr>
          <w:lang w:val="en-GB"/>
        </w:rPr>
      </w:pPr>
      <w:r w:rsidRPr="00CC7909">
        <w:rPr>
          <w:lang w:val="en-GB"/>
        </w:rPr>
        <w:t>NOTE 1:</w:t>
      </w:r>
      <w:r w:rsidRPr="00CC7909">
        <w:rPr>
          <w:lang w:val="en-GB"/>
        </w:rPr>
        <w:tab/>
        <w:t xml:space="preserve">The source typically sets the </w:t>
      </w:r>
      <w:r w:rsidRPr="00CC7909">
        <w:rPr>
          <w:i/>
          <w:lang w:val="en-GB"/>
        </w:rPr>
        <w:t>ue-ConfigRelease</w:t>
      </w:r>
      <w:r w:rsidRPr="00CC7909">
        <w:rPr>
          <w:lang w:val="en-GB"/>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450F153D" w14:textId="77777777" w:rsidR="002D1140" w:rsidRPr="00CC7909" w:rsidRDefault="002D1140" w:rsidP="002D1140">
      <w:pPr>
        <w:pStyle w:val="NO"/>
        <w:rPr>
          <w:rFonts w:eastAsia="SimSun"/>
          <w:kern w:val="2"/>
          <w:lang w:val="en-GB" w:eastAsia="ko-KR"/>
        </w:rPr>
      </w:pPr>
      <w:r w:rsidRPr="00CC7909">
        <w:rPr>
          <w:lang w:val="en-GB"/>
        </w:rPr>
        <w:t>NOTE 2:</w:t>
      </w:r>
      <w:r w:rsidRPr="00CC7909">
        <w:rPr>
          <w:lang w:val="en-GB"/>
        </w:rPr>
        <w:tab/>
        <w:t xml:space="preserve">The following table </w:t>
      </w:r>
      <w:r w:rsidRPr="00CC7909">
        <w:rPr>
          <w:rFonts w:eastAsia="SimSun"/>
          <w:kern w:val="2"/>
          <w:lang w:val="en-GB" w:eastAsia="ko-KR"/>
        </w:rPr>
        <w:t>indicates per source RAT whether RAT capabilities are included or not.</w:t>
      </w:r>
    </w:p>
    <w:tbl>
      <w:tblPr>
        <w:tblW w:w="10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45" w:author="Ericsson" w:date="2018-09-17T10:0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838"/>
        <w:gridCol w:w="1985"/>
        <w:gridCol w:w="2268"/>
        <w:gridCol w:w="2409"/>
        <w:gridCol w:w="2127"/>
        <w:tblGridChange w:id="46">
          <w:tblGrid>
            <w:gridCol w:w="2361"/>
            <w:gridCol w:w="2361"/>
            <w:gridCol w:w="2361"/>
            <w:gridCol w:w="2361"/>
            <w:gridCol w:w="2362"/>
          </w:tblGrid>
        </w:tblGridChange>
      </w:tblGrid>
      <w:tr w:rsidR="00B24E92" w:rsidRPr="00CC7909" w14:paraId="517BF544" w14:textId="77777777" w:rsidTr="002F1972">
        <w:trPr>
          <w:jc w:val="center"/>
          <w:trPrChange w:id="47" w:author="Ericsson" w:date="2018-09-17T10:05:00Z">
            <w:trPr>
              <w:jc w:val="center"/>
            </w:trPr>
          </w:trPrChange>
        </w:trPr>
        <w:tc>
          <w:tcPr>
            <w:tcW w:w="183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48" w:author="Ericsson" w:date="2018-09-17T10:05: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EAE9E53" w14:textId="77777777" w:rsidR="00B24E92" w:rsidRPr="00CC7909" w:rsidRDefault="00B24E92" w:rsidP="00F51206">
            <w:pPr>
              <w:pStyle w:val="TAH"/>
              <w:rPr>
                <w:sz w:val="20"/>
                <w:lang w:val="en-GB" w:eastAsia="en-GB"/>
              </w:rPr>
            </w:pPr>
            <w:r w:rsidRPr="00CC7909">
              <w:rPr>
                <w:rFonts w:eastAsia="SimSun"/>
                <w:kern w:val="2"/>
                <w:lang w:val="en-GB" w:eastAsia="ko-KR"/>
              </w:rPr>
              <w:t>Source RAT</w:t>
            </w:r>
          </w:p>
        </w:tc>
        <w:tc>
          <w:tcPr>
            <w:tcW w:w="1985" w:type="dxa"/>
            <w:tcBorders>
              <w:top w:val="single" w:sz="4" w:space="0" w:color="auto"/>
              <w:left w:val="single" w:sz="4" w:space="0" w:color="auto"/>
              <w:bottom w:val="single" w:sz="4" w:space="0" w:color="auto"/>
              <w:right w:val="single" w:sz="4" w:space="0" w:color="auto"/>
            </w:tcBorders>
            <w:tcPrChange w:id="49" w:author="Ericsson" w:date="2018-09-17T10:05:00Z">
              <w:tcPr>
                <w:tcW w:w="2361" w:type="dxa"/>
                <w:tcBorders>
                  <w:top w:val="single" w:sz="4" w:space="0" w:color="auto"/>
                  <w:left w:val="single" w:sz="4" w:space="0" w:color="auto"/>
                  <w:bottom w:val="single" w:sz="4" w:space="0" w:color="auto"/>
                  <w:right w:val="single" w:sz="4" w:space="0" w:color="auto"/>
                </w:tcBorders>
              </w:tcPr>
            </w:tcPrChange>
          </w:tcPr>
          <w:p w14:paraId="1B3BFFB4" w14:textId="08512030" w:rsidR="00B24E92" w:rsidRPr="00CC7909" w:rsidRDefault="00B24E92" w:rsidP="00F51206">
            <w:pPr>
              <w:pStyle w:val="TAH"/>
              <w:rPr>
                <w:ins w:id="50" w:author="Ericsson" w:date="2018-08-09T19:14:00Z"/>
                <w:rFonts w:eastAsia="SimSun"/>
                <w:kern w:val="2"/>
                <w:lang w:val="en-GB" w:eastAsia="ko-KR"/>
              </w:rPr>
            </w:pPr>
            <w:ins w:id="51" w:author="Ericsson" w:date="2018-08-09T19:14:00Z">
              <w:r>
                <w:rPr>
                  <w:rFonts w:eastAsia="SimSun"/>
                  <w:kern w:val="2"/>
                  <w:lang w:val="en-GB" w:eastAsia="ko-KR"/>
                </w:rPr>
                <w:t>NR ca</w:t>
              </w:r>
              <w:r w:rsidR="006E7D75">
                <w:rPr>
                  <w:rFonts w:eastAsia="SimSun"/>
                  <w:kern w:val="2"/>
                  <w:lang w:val="en-GB" w:eastAsia="ko-KR"/>
                </w:rPr>
                <w:t>pabilities</w:t>
              </w:r>
            </w:ins>
          </w:p>
        </w:tc>
        <w:tc>
          <w:tcPr>
            <w:tcW w:w="22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2" w:author="Ericsson" w:date="2018-09-17T10:05:00Z">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3BFCB5D6" w14:textId="58FDCA05" w:rsidR="00B24E92" w:rsidRPr="00CC7909" w:rsidRDefault="00B24E92" w:rsidP="00F51206">
            <w:pPr>
              <w:pStyle w:val="TAH"/>
              <w:rPr>
                <w:sz w:val="20"/>
                <w:lang w:val="en-GB" w:eastAsia="en-GB"/>
              </w:rPr>
            </w:pPr>
            <w:r w:rsidRPr="00CC7909">
              <w:rPr>
                <w:rFonts w:eastAsia="SimSun"/>
                <w:kern w:val="2"/>
                <w:lang w:val="en-GB" w:eastAsia="ko-KR"/>
              </w:rPr>
              <w:t>E-UTRA capabilites</w:t>
            </w:r>
          </w:p>
        </w:tc>
        <w:tc>
          <w:tcPr>
            <w:tcW w:w="240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53" w:author="Ericsson" w:date="2018-09-17T10:05:00Z">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tcPrChange>
          </w:tcPr>
          <w:p w14:paraId="68D8AAEE" w14:textId="77777777" w:rsidR="00B24E92" w:rsidRPr="00CC7909" w:rsidRDefault="00B24E92" w:rsidP="00F51206">
            <w:pPr>
              <w:pStyle w:val="TAH"/>
              <w:rPr>
                <w:i/>
                <w:sz w:val="20"/>
                <w:lang w:val="en-GB" w:eastAsia="en-GB"/>
              </w:rPr>
            </w:pPr>
            <w:r w:rsidRPr="00CC7909">
              <w:rPr>
                <w:rFonts w:eastAsia="SimSun"/>
                <w:kern w:val="2"/>
                <w:lang w:val="en-GB" w:eastAsia="ko-KR"/>
              </w:rPr>
              <w:t>UTRA capabilities</w:t>
            </w:r>
          </w:p>
        </w:tc>
        <w:tc>
          <w:tcPr>
            <w:tcW w:w="212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4" w:author="Ericsson" w:date="2018-09-17T10:05:00Z">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5B2264A5" w14:textId="77777777" w:rsidR="00B24E92" w:rsidRPr="00CC7909" w:rsidRDefault="00B24E92" w:rsidP="00F51206">
            <w:pPr>
              <w:pStyle w:val="TAH"/>
              <w:rPr>
                <w:i/>
                <w:sz w:val="20"/>
                <w:lang w:val="en-GB" w:eastAsia="en-GB"/>
              </w:rPr>
            </w:pPr>
            <w:r w:rsidRPr="00CC7909">
              <w:rPr>
                <w:rFonts w:eastAsia="SimSun"/>
                <w:kern w:val="2"/>
                <w:lang w:val="en-GB" w:eastAsia="ko-KR"/>
              </w:rPr>
              <w:t>GERAN capabilities</w:t>
            </w:r>
          </w:p>
        </w:tc>
      </w:tr>
      <w:tr w:rsidR="00B24E92" w:rsidRPr="00CC7909" w14:paraId="051F7466" w14:textId="77777777" w:rsidTr="002F1972">
        <w:trPr>
          <w:jc w:val="center"/>
          <w:trPrChange w:id="55" w:author="Ericsson" w:date="2018-09-17T10:05:00Z">
            <w:trPr>
              <w:jc w:val="center"/>
            </w:trPr>
          </w:trPrChange>
        </w:trPr>
        <w:tc>
          <w:tcPr>
            <w:tcW w:w="1838" w:type="dxa"/>
            <w:tcBorders>
              <w:top w:val="single" w:sz="4" w:space="0" w:color="auto"/>
              <w:left w:val="single" w:sz="4" w:space="0" w:color="auto"/>
              <w:bottom w:val="single" w:sz="4" w:space="0" w:color="auto"/>
              <w:right w:val="single" w:sz="4" w:space="0" w:color="auto"/>
            </w:tcBorders>
            <w:noWrap/>
            <w:tcPrChange w:id="56" w:author="Ericsson" w:date="2018-09-17T10:05:00Z">
              <w:tcPr>
                <w:tcW w:w="2361" w:type="dxa"/>
                <w:tcBorders>
                  <w:top w:val="single" w:sz="4" w:space="0" w:color="auto"/>
                  <w:left w:val="single" w:sz="4" w:space="0" w:color="auto"/>
                  <w:bottom w:val="single" w:sz="4" w:space="0" w:color="auto"/>
                  <w:right w:val="single" w:sz="4" w:space="0" w:color="auto"/>
                </w:tcBorders>
                <w:noWrap/>
              </w:tcPr>
            </w:tcPrChange>
          </w:tcPr>
          <w:p w14:paraId="1B7D1E0D" w14:textId="77777777" w:rsidR="00B24E92" w:rsidRPr="00CC7909" w:rsidRDefault="00B24E92" w:rsidP="00F51206">
            <w:pPr>
              <w:pStyle w:val="TAL"/>
              <w:rPr>
                <w:lang w:val="en-GB" w:eastAsia="en-GB"/>
              </w:rPr>
            </w:pPr>
            <w:r w:rsidRPr="00CC7909">
              <w:rPr>
                <w:rFonts w:eastAsia="SimSun"/>
                <w:kern w:val="2"/>
                <w:lang w:val="en-GB" w:eastAsia="ko-KR"/>
              </w:rPr>
              <w:t>UTRAN</w:t>
            </w:r>
          </w:p>
        </w:tc>
        <w:tc>
          <w:tcPr>
            <w:tcW w:w="1985" w:type="dxa"/>
            <w:tcBorders>
              <w:top w:val="single" w:sz="4" w:space="0" w:color="auto"/>
              <w:left w:val="single" w:sz="4" w:space="0" w:color="auto"/>
              <w:bottom w:val="single" w:sz="4" w:space="0" w:color="auto"/>
              <w:right w:val="single" w:sz="4" w:space="0" w:color="auto"/>
            </w:tcBorders>
            <w:tcPrChange w:id="57" w:author="Ericsson" w:date="2018-09-17T10:05:00Z">
              <w:tcPr>
                <w:tcW w:w="2361" w:type="dxa"/>
                <w:tcBorders>
                  <w:top w:val="single" w:sz="4" w:space="0" w:color="auto"/>
                  <w:left w:val="single" w:sz="4" w:space="0" w:color="auto"/>
                  <w:bottom w:val="single" w:sz="4" w:space="0" w:color="auto"/>
                  <w:right w:val="single" w:sz="4" w:space="0" w:color="auto"/>
                </w:tcBorders>
              </w:tcPr>
            </w:tcPrChange>
          </w:tcPr>
          <w:p w14:paraId="6D7AC8C7" w14:textId="7A3633D5" w:rsidR="00B24E92" w:rsidRPr="00CC7909" w:rsidRDefault="00FC3C20" w:rsidP="00F51206">
            <w:pPr>
              <w:pStyle w:val="TAL"/>
              <w:rPr>
                <w:ins w:id="58" w:author="Ericsson" w:date="2018-08-09T19:14:00Z"/>
                <w:rFonts w:eastAsia="SimSun"/>
                <w:kern w:val="2"/>
                <w:lang w:val="en-GB" w:eastAsia="ko-KR"/>
              </w:rPr>
            </w:pPr>
            <w:ins w:id="59" w:author="Ericsson" w:date="2018-08-09T19:15:00Z">
              <w:r w:rsidRPr="00CC7909">
                <w:rPr>
                  <w:rFonts w:eastAsia="SimSun"/>
                  <w:kern w:val="2"/>
                  <w:lang w:val="en-GB" w:eastAsia="ko-KR"/>
                </w:rPr>
                <w:t>Excluded</w:t>
              </w:r>
            </w:ins>
          </w:p>
        </w:tc>
        <w:tc>
          <w:tcPr>
            <w:tcW w:w="2268" w:type="dxa"/>
            <w:tcBorders>
              <w:top w:val="single" w:sz="4" w:space="0" w:color="auto"/>
              <w:left w:val="single" w:sz="4" w:space="0" w:color="auto"/>
              <w:bottom w:val="single" w:sz="4" w:space="0" w:color="auto"/>
              <w:right w:val="single" w:sz="4" w:space="0" w:color="auto"/>
            </w:tcBorders>
            <w:tcPrChange w:id="60" w:author="Ericsson" w:date="2018-09-17T10:05:00Z">
              <w:tcPr>
                <w:tcW w:w="2361" w:type="dxa"/>
                <w:tcBorders>
                  <w:top w:val="single" w:sz="4" w:space="0" w:color="auto"/>
                  <w:left w:val="single" w:sz="4" w:space="0" w:color="auto"/>
                  <w:bottom w:val="single" w:sz="4" w:space="0" w:color="auto"/>
                  <w:right w:val="single" w:sz="4" w:space="0" w:color="auto"/>
                </w:tcBorders>
              </w:tcPr>
            </w:tcPrChange>
          </w:tcPr>
          <w:p w14:paraId="29F6A53A" w14:textId="388550D5" w:rsidR="00B24E92" w:rsidRPr="00CC7909" w:rsidRDefault="00B24E92" w:rsidP="00F51206">
            <w:pPr>
              <w:pStyle w:val="TAL"/>
              <w:rPr>
                <w:lang w:val="en-GB" w:eastAsia="en-GB"/>
              </w:rPr>
            </w:pPr>
            <w:r w:rsidRPr="00CC7909">
              <w:rPr>
                <w:rFonts w:eastAsia="SimSun"/>
                <w:kern w:val="2"/>
                <w:lang w:val="en-GB" w:eastAsia="ko-KR"/>
              </w:rPr>
              <w:t>Included</w:t>
            </w:r>
          </w:p>
        </w:tc>
        <w:tc>
          <w:tcPr>
            <w:tcW w:w="2409" w:type="dxa"/>
            <w:tcBorders>
              <w:top w:val="single" w:sz="4" w:space="0" w:color="auto"/>
              <w:left w:val="single" w:sz="4" w:space="0" w:color="auto"/>
              <w:bottom w:val="single" w:sz="4" w:space="0" w:color="auto"/>
              <w:right w:val="single" w:sz="4" w:space="0" w:color="auto"/>
            </w:tcBorders>
            <w:noWrap/>
            <w:tcPrChange w:id="61" w:author="Ericsson" w:date="2018-09-17T10:05:00Z">
              <w:tcPr>
                <w:tcW w:w="2361" w:type="dxa"/>
                <w:tcBorders>
                  <w:top w:val="single" w:sz="4" w:space="0" w:color="auto"/>
                  <w:left w:val="single" w:sz="4" w:space="0" w:color="auto"/>
                  <w:bottom w:val="single" w:sz="4" w:space="0" w:color="auto"/>
                  <w:right w:val="single" w:sz="4" w:space="0" w:color="auto"/>
                </w:tcBorders>
                <w:noWrap/>
              </w:tcPr>
            </w:tcPrChange>
          </w:tcPr>
          <w:p w14:paraId="762D6700" w14:textId="77777777" w:rsidR="00B24E92" w:rsidRPr="00CC7909" w:rsidRDefault="00B24E92" w:rsidP="00F51206">
            <w:pPr>
              <w:pStyle w:val="TAL"/>
              <w:rPr>
                <w:lang w:val="en-GB" w:eastAsia="en-GB"/>
              </w:rPr>
            </w:pPr>
            <w:r w:rsidRPr="00CC7909">
              <w:rPr>
                <w:lang w:val="en-GB" w:eastAsia="en-GB"/>
              </w:rPr>
              <w:t>May be included, ignored by eNB if received</w:t>
            </w:r>
          </w:p>
        </w:tc>
        <w:tc>
          <w:tcPr>
            <w:tcW w:w="2127" w:type="dxa"/>
            <w:tcBorders>
              <w:top w:val="single" w:sz="4" w:space="0" w:color="auto"/>
              <w:left w:val="single" w:sz="4" w:space="0" w:color="auto"/>
              <w:bottom w:val="single" w:sz="4" w:space="0" w:color="auto"/>
              <w:right w:val="single" w:sz="4" w:space="0" w:color="auto"/>
            </w:tcBorders>
            <w:tcPrChange w:id="62" w:author="Ericsson" w:date="2018-09-17T10:05:00Z">
              <w:tcPr>
                <w:tcW w:w="2362" w:type="dxa"/>
                <w:tcBorders>
                  <w:top w:val="single" w:sz="4" w:space="0" w:color="auto"/>
                  <w:left w:val="single" w:sz="4" w:space="0" w:color="auto"/>
                  <w:bottom w:val="single" w:sz="4" w:space="0" w:color="auto"/>
                  <w:right w:val="single" w:sz="4" w:space="0" w:color="auto"/>
                </w:tcBorders>
              </w:tcPr>
            </w:tcPrChange>
          </w:tcPr>
          <w:p w14:paraId="46D56F66" w14:textId="77777777" w:rsidR="00B24E92" w:rsidRPr="00CC7909" w:rsidRDefault="00B24E92" w:rsidP="00F51206">
            <w:pPr>
              <w:pStyle w:val="TAL"/>
              <w:rPr>
                <w:lang w:val="en-GB" w:eastAsia="en-GB"/>
              </w:rPr>
            </w:pPr>
            <w:r w:rsidRPr="00CC7909">
              <w:rPr>
                <w:rFonts w:eastAsia="SimSun"/>
                <w:kern w:val="2"/>
                <w:lang w:val="en-GB" w:eastAsia="ko-KR"/>
              </w:rPr>
              <w:t>May be included</w:t>
            </w:r>
          </w:p>
        </w:tc>
      </w:tr>
      <w:tr w:rsidR="00B24E92" w:rsidRPr="00CC7909" w14:paraId="54B90BE1" w14:textId="77777777" w:rsidTr="002F1972">
        <w:trPr>
          <w:jc w:val="center"/>
          <w:trPrChange w:id="63" w:author="Ericsson" w:date="2018-09-17T10:05:00Z">
            <w:trPr>
              <w:jc w:val="center"/>
            </w:trPr>
          </w:trPrChange>
        </w:trPr>
        <w:tc>
          <w:tcPr>
            <w:tcW w:w="1838" w:type="dxa"/>
            <w:tcBorders>
              <w:top w:val="single" w:sz="4" w:space="0" w:color="auto"/>
            </w:tcBorders>
            <w:noWrap/>
            <w:tcPrChange w:id="64" w:author="Ericsson" w:date="2018-09-17T10:05:00Z">
              <w:tcPr>
                <w:tcW w:w="2361" w:type="dxa"/>
                <w:tcBorders>
                  <w:top w:val="single" w:sz="4" w:space="0" w:color="auto"/>
                </w:tcBorders>
                <w:noWrap/>
              </w:tcPr>
            </w:tcPrChange>
          </w:tcPr>
          <w:p w14:paraId="22C12674" w14:textId="77777777" w:rsidR="00B24E92" w:rsidRPr="00CC7909" w:rsidRDefault="00B24E92" w:rsidP="00F51206">
            <w:pPr>
              <w:pStyle w:val="TAL"/>
              <w:rPr>
                <w:lang w:val="en-GB" w:eastAsia="en-GB"/>
              </w:rPr>
            </w:pPr>
            <w:r w:rsidRPr="00CC7909">
              <w:rPr>
                <w:rFonts w:eastAsia="SimSun"/>
                <w:kern w:val="2"/>
                <w:lang w:val="en-GB" w:eastAsia="ko-KR"/>
              </w:rPr>
              <w:t>GERAN CS</w:t>
            </w:r>
          </w:p>
        </w:tc>
        <w:tc>
          <w:tcPr>
            <w:tcW w:w="1985" w:type="dxa"/>
            <w:tcBorders>
              <w:top w:val="single" w:sz="4" w:space="0" w:color="auto"/>
            </w:tcBorders>
            <w:tcPrChange w:id="65" w:author="Ericsson" w:date="2018-09-17T10:05:00Z">
              <w:tcPr>
                <w:tcW w:w="2361" w:type="dxa"/>
                <w:tcBorders>
                  <w:top w:val="single" w:sz="4" w:space="0" w:color="auto"/>
                </w:tcBorders>
              </w:tcPr>
            </w:tcPrChange>
          </w:tcPr>
          <w:p w14:paraId="241A422A" w14:textId="2B139D0B" w:rsidR="00B24E92" w:rsidRPr="00CC7909" w:rsidRDefault="00FC3C20" w:rsidP="00F51206">
            <w:pPr>
              <w:pStyle w:val="TAL"/>
              <w:rPr>
                <w:ins w:id="66" w:author="Ericsson" w:date="2018-08-09T19:14:00Z"/>
                <w:rFonts w:eastAsia="SimSun"/>
                <w:kern w:val="2"/>
                <w:lang w:val="en-GB" w:eastAsia="ko-KR"/>
              </w:rPr>
            </w:pPr>
            <w:ins w:id="67" w:author="Ericsson" w:date="2018-08-09T19:15:00Z">
              <w:r w:rsidRPr="00CC7909">
                <w:rPr>
                  <w:rFonts w:eastAsia="SimSun"/>
                  <w:kern w:val="2"/>
                  <w:lang w:val="en-GB" w:eastAsia="ko-KR"/>
                </w:rPr>
                <w:t>Excluded</w:t>
              </w:r>
            </w:ins>
          </w:p>
        </w:tc>
        <w:tc>
          <w:tcPr>
            <w:tcW w:w="2268" w:type="dxa"/>
            <w:tcBorders>
              <w:top w:val="single" w:sz="4" w:space="0" w:color="auto"/>
            </w:tcBorders>
            <w:tcPrChange w:id="68" w:author="Ericsson" w:date="2018-09-17T10:05:00Z">
              <w:tcPr>
                <w:tcW w:w="2361" w:type="dxa"/>
                <w:tcBorders>
                  <w:top w:val="single" w:sz="4" w:space="0" w:color="auto"/>
                </w:tcBorders>
              </w:tcPr>
            </w:tcPrChange>
          </w:tcPr>
          <w:p w14:paraId="66ECE8DC" w14:textId="29D32409" w:rsidR="00B24E92" w:rsidRPr="00CC7909" w:rsidRDefault="00B24E92" w:rsidP="00F51206">
            <w:pPr>
              <w:pStyle w:val="TAL"/>
              <w:rPr>
                <w:rFonts w:eastAsia="SimSun"/>
                <w:kern w:val="2"/>
                <w:lang w:val="en-GB" w:eastAsia="ko-KR"/>
              </w:rPr>
            </w:pPr>
            <w:r w:rsidRPr="00CC7909">
              <w:rPr>
                <w:rFonts w:eastAsia="SimSun"/>
                <w:kern w:val="2"/>
                <w:lang w:val="en-GB" w:eastAsia="ko-KR"/>
              </w:rPr>
              <w:t>Excluded</w:t>
            </w:r>
          </w:p>
        </w:tc>
        <w:tc>
          <w:tcPr>
            <w:tcW w:w="2409" w:type="dxa"/>
            <w:tcBorders>
              <w:top w:val="single" w:sz="4" w:space="0" w:color="auto"/>
            </w:tcBorders>
            <w:noWrap/>
            <w:tcPrChange w:id="69" w:author="Ericsson" w:date="2018-09-17T10:05:00Z">
              <w:tcPr>
                <w:tcW w:w="2361" w:type="dxa"/>
                <w:tcBorders>
                  <w:top w:val="single" w:sz="4" w:space="0" w:color="auto"/>
                </w:tcBorders>
                <w:noWrap/>
              </w:tcPr>
            </w:tcPrChange>
          </w:tcPr>
          <w:p w14:paraId="29AE2D05" w14:textId="77777777" w:rsidR="00B24E92" w:rsidRPr="00CC7909" w:rsidRDefault="00B24E92" w:rsidP="00F51206">
            <w:pPr>
              <w:pStyle w:val="TAL"/>
              <w:rPr>
                <w:lang w:val="en-GB" w:eastAsia="en-GB"/>
              </w:rPr>
            </w:pPr>
            <w:r w:rsidRPr="00CC7909">
              <w:rPr>
                <w:lang w:val="en-GB" w:eastAsia="en-GB"/>
              </w:rPr>
              <w:t>May be included, ignored by eNB if received</w:t>
            </w:r>
          </w:p>
        </w:tc>
        <w:tc>
          <w:tcPr>
            <w:tcW w:w="2127" w:type="dxa"/>
            <w:tcBorders>
              <w:top w:val="single" w:sz="4" w:space="0" w:color="auto"/>
            </w:tcBorders>
            <w:tcPrChange w:id="70" w:author="Ericsson" w:date="2018-09-17T10:05:00Z">
              <w:tcPr>
                <w:tcW w:w="2362" w:type="dxa"/>
                <w:tcBorders>
                  <w:top w:val="single" w:sz="4" w:space="0" w:color="auto"/>
                </w:tcBorders>
              </w:tcPr>
            </w:tcPrChange>
          </w:tcPr>
          <w:p w14:paraId="1A01DE47" w14:textId="77777777" w:rsidR="00B24E92" w:rsidRPr="00CC7909" w:rsidRDefault="00B24E92" w:rsidP="00F51206">
            <w:pPr>
              <w:pStyle w:val="TAL"/>
              <w:rPr>
                <w:lang w:val="en-GB" w:eastAsia="en-GB"/>
              </w:rPr>
            </w:pPr>
            <w:r w:rsidRPr="00CC7909">
              <w:rPr>
                <w:rFonts w:eastAsia="SimSun"/>
                <w:kern w:val="2"/>
                <w:lang w:val="en-GB" w:eastAsia="ko-KR"/>
              </w:rPr>
              <w:t>Included</w:t>
            </w:r>
          </w:p>
        </w:tc>
      </w:tr>
      <w:tr w:rsidR="00B24E92" w:rsidRPr="00CC7909" w14:paraId="766810A4" w14:textId="77777777" w:rsidTr="002F1972">
        <w:trPr>
          <w:trHeight w:val="74"/>
          <w:jc w:val="center"/>
          <w:trPrChange w:id="71" w:author="Ericsson" w:date="2018-09-17T10:05:00Z">
            <w:trPr>
              <w:trHeight w:val="74"/>
              <w:jc w:val="center"/>
            </w:trPr>
          </w:trPrChange>
        </w:trPr>
        <w:tc>
          <w:tcPr>
            <w:tcW w:w="1838" w:type="dxa"/>
            <w:noWrap/>
            <w:tcPrChange w:id="72" w:author="Ericsson" w:date="2018-09-17T10:05:00Z">
              <w:tcPr>
                <w:tcW w:w="2361" w:type="dxa"/>
                <w:noWrap/>
              </w:tcPr>
            </w:tcPrChange>
          </w:tcPr>
          <w:p w14:paraId="5A099885" w14:textId="77777777" w:rsidR="00B24E92" w:rsidRPr="00CC7909" w:rsidRDefault="00B24E92" w:rsidP="00F51206">
            <w:pPr>
              <w:pStyle w:val="TAL"/>
              <w:rPr>
                <w:lang w:val="en-GB" w:eastAsia="en-GB"/>
              </w:rPr>
            </w:pPr>
            <w:r w:rsidRPr="00CC7909">
              <w:rPr>
                <w:rFonts w:eastAsia="SimSun"/>
                <w:kern w:val="2"/>
                <w:lang w:val="en-GB" w:eastAsia="ko-KR"/>
              </w:rPr>
              <w:t>GERAN PS</w:t>
            </w:r>
          </w:p>
        </w:tc>
        <w:tc>
          <w:tcPr>
            <w:tcW w:w="1985" w:type="dxa"/>
            <w:tcPrChange w:id="73" w:author="Ericsson" w:date="2018-09-17T10:05:00Z">
              <w:tcPr>
                <w:tcW w:w="2361" w:type="dxa"/>
              </w:tcPr>
            </w:tcPrChange>
          </w:tcPr>
          <w:p w14:paraId="086D1A35" w14:textId="5B10A73A" w:rsidR="00B24E92" w:rsidRPr="00CC7909" w:rsidRDefault="00FC3C20" w:rsidP="00F51206">
            <w:pPr>
              <w:pStyle w:val="TAL"/>
              <w:rPr>
                <w:ins w:id="74" w:author="Ericsson" w:date="2018-08-09T19:14:00Z"/>
                <w:rFonts w:eastAsia="SimSun"/>
                <w:kern w:val="2"/>
                <w:lang w:val="en-GB" w:eastAsia="ko-KR"/>
              </w:rPr>
            </w:pPr>
            <w:ins w:id="75" w:author="Ericsson" w:date="2018-08-09T19:15:00Z">
              <w:r w:rsidRPr="00CC7909">
                <w:rPr>
                  <w:rFonts w:eastAsia="SimSun"/>
                  <w:kern w:val="2"/>
                  <w:lang w:val="en-GB" w:eastAsia="ko-KR"/>
                </w:rPr>
                <w:t>Excluded</w:t>
              </w:r>
            </w:ins>
          </w:p>
        </w:tc>
        <w:tc>
          <w:tcPr>
            <w:tcW w:w="2268" w:type="dxa"/>
            <w:tcPrChange w:id="76" w:author="Ericsson" w:date="2018-09-17T10:05:00Z">
              <w:tcPr>
                <w:tcW w:w="2361" w:type="dxa"/>
              </w:tcPr>
            </w:tcPrChange>
          </w:tcPr>
          <w:p w14:paraId="3D2D01BB" w14:textId="24A5D1C4" w:rsidR="00B24E92" w:rsidRPr="00CC7909" w:rsidRDefault="00B24E92" w:rsidP="00F51206">
            <w:pPr>
              <w:pStyle w:val="TAL"/>
              <w:rPr>
                <w:lang w:val="en-GB" w:eastAsia="en-GB"/>
              </w:rPr>
            </w:pPr>
            <w:r w:rsidRPr="00CC7909">
              <w:rPr>
                <w:rFonts w:eastAsia="SimSun"/>
                <w:kern w:val="2"/>
                <w:lang w:val="en-GB" w:eastAsia="ko-KR"/>
              </w:rPr>
              <w:t>Excluded</w:t>
            </w:r>
          </w:p>
        </w:tc>
        <w:tc>
          <w:tcPr>
            <w:tcW w:w="2409" w:type="dxa"/>
            <w:noWrap/>
            <w:tcPrChange w:id="77" w:author="Ericsson" w:date="2018-09-17T10:05:00Z">
              <w:tcPr>
                <w:tcW w:w="2361" w:type="dxa"/>
                <w:noWrap/>
              </w:tcPr>
            </w:tcPrChange>
          </w:tcPr>
          <w:p w14:paraId="02A82D7E" w14:textId="77777777" w:rsidR="00B24E92" w:rsidRPr="00CC7909" w:rsidRDefault="00B24E92" w:rsidP="00F51206">
            <w:pPr>
              <w:pStyle w:val="TAL"/>
              <w:rPr>
                <w:lang w:val="en-GB" w:eastAsia="en-GB"/>
              </w:rPr>
            </w:pPr>
            <w:r w:rsidRPr="00CC7909">
              <w:rPr>
                <w:lang w:val="en-GB" w:eastAsia="en-GB"/>
              </w:rPr>
              <w:t>May be included, ignored by eNB if received</w:t>
            </w:r>
          </w:p>
        </w:tc>
        <w:tc>
          <w:tcPr>
            <w:tcW w:w="2127" w:type="dxa"/>
            <w:tcPrChange w:id="78" w:author="Ericsson" w:date="2018-09-17T10:05:00Z">
              <w:tcPr>
                <w:tcW w:w="2362" w:type="dxa"/>
              </w:tcPr>
            </w:tcPrChange>
          </w:tcPr>
          <w:p w14:paraId="08E5E3FD" w14:textId="77777777" w:rsidR="00B24E92" w:rsidRPr="00CC7909" w:rsidRDefault="00B24E92" w:rsidP="00F51206">
            <w:pPr>
              <w:pStyle w:val="TAL"/>
              <w:rPr>
                <w:lang w:val="en-GB" w:eastAsia="en-GB"/>
              </w:rPr>
            </w:pPr>
            <w:r w:rsidRPr="00CC7909">
              <w:rPr>
                <w:rFonts w:eastAsia="SimSun"/>
                <w:kern w:val="2"/>
                <w:lang w:val="en-GB" w:eastAsia="ko-KR"/>
              </w:rPr>
              <w:t>Included</w:t>
            </w:r>
          </w:p>
        </w:tc>
      </w:tr>
      <w:tr w:rsidR="00B24E92" w:rsidRPr="00CC7909" w14:paraId="691E54E5" w14:textId="77777777" w:rsidTr="002F1972">
        <w:trPr>
          <w:trHeight w:val="74"/>
          <w:jc w:val="center"/>
          <w:trPrChange w:id="79" w:author="Ericsson" w:date="2018-09-17T10:05:00Z">
            <w:trPr>
              <w:trHeight w:val="74"/>
              <w:jc w:val="center"/>
            </w:trPr>
          </w:trPrChange>
        </w:trPr>
        <w:tc>
          <w:tcPr>
            <w:tcW w:w="1838" w:type="dxa"/>
            <w:noWrap/>
            <w:tcPrChange w:id="80" w:author="Ericsson" w:date="2018-09-17T10:05:00Z">
              <w:tcPr>
                <w:tcW w:w="2361" w:type="dxa"/>
                <w:noWrap/>
              </w:tcPr>
            </w:tcPrChange>
          </w:tcPr>
          <w:p w14:paraId="1153491A" w14:textId="77777777" w:rsidR="00B24E92" w:rsidRPr="00CC7909" w:rsidRDefault="00B24E92" w:rsidP="00F51206">
            <w:pPr>
              <w:pStyle w:val="TAL"/>
              <w:rPr>
                <w:rFonts w:eastAsia="SimSun"/>
                <w:kern w:val="2"/>
                <w:lang w:val="en-GB" w:eastAsia="ko-KR"/>
              </w:rPr>
            </w:pPr>
            <w:r w:rsidRPr="00CC7909">
              <w:rPr>
                <w:rFonts w:eastAsia="SimSun"/>
                <w:kern w:val="2"/>
                <w:lang w:val="en-GB" w:eastAsia="ko-KR"/>
              </w:rPr>
              <w:t>E-UTRAN</w:t>
            </w:r>
          </w:p>
        </w:tc>
        <w:tc>
          <w:tcPr>
            <w:tcW w:w="1985" w:type="dxa"/>
            <w:tcPrChange w:id="81" w:author="Ericsson" w:date="2018-09-17T10:05:00Z">
              <w:tcPr>
                <w:tcW w:w="2361" w:type="dxa"/>
              </w:tcPr>
            </w:tcPrChange>
          </w:tcPr>
          <w:p w14:paraId="2359DE61" w14:textId="61180E85" w:rsidR="00B24E92" w:rsidRPr="00CC7909" w:rsidRDefault="006E7D75" w:rsidP="00F51206">
            <w:pPr>
              <w:pStyle w:val="TAL"/>
              <w:rPr>
                <w:ins w:id="82" w:author="Ericsson" w:date="2018-08-09T19:14:00Z"/>
                <w:rFonts w:eastAsia="SimSun"/>
                <w:kern w:val="2"/>
                <w:lang w:val="en-GB" w:eastAsia="ko-KR"/>
              </w:rPr>
            </w:pPr>
            <w:ins w:id="83" w:author="Ericsson" w:date="2018-08-09T19:15:00Z">
              <w:r w:rsidRPr="00CC7909">
                <w:rPr>
                  <w:lang w:val="en-GB" w:eastAsia="ja-JP"/>
                </w:rPr>
                <w:t>May be included</w:t>
              </w:r>
            </w:ins>
          </w:p>
        </w:tc>
        <w:tc>
          <w:tcPr>
            <w:tcW w:w="2268" w:type="dxa"/>
            <w:tcPrChange w:id="84" w:author="Ericsson" w:date="2018-09-17T10:05:00Z">
              <w:tcPr>
                <w:tcW w:w="2361" w:type="dxa"/>
              </w:tcPr>
            </w:tcPrChange>
          </w:tcPr>
          <w:p w14:paraId="4328136E" w14:textId="1BFF11C8" w:rsidR="00B24E92" w:rsidRPr="00CC7909" w:rsidRDefault="00B24E92" w:rsidP="00F51206">
            <w:pPr>
              <w:pStyle w:val="TAL"/>
              <w:rPr>
                <w:rFonts w:eastAsia="SimSun"/>
                <w:kern w:val="2"/>
                <w:lang w:val="en-GB" w:eastAsia="ko-KR"/>
              </w:rPr>
            </w:pPr>
            <w:r w:rsidRPr="00CC7909">
              <w:rPr>
                <w:rFonts w:eastAsia="SimSun"/>
                <w:kern w:val="2"/>
                <w:lang w:val="en-GB" w:eastAsia="ko-KR"/>
              </w:rPr>
              <w:t>Included</w:t>
            </w:r>
          </w:p>
        </w:tc>
        <w:tc>
          <w:tcPr>
            <w:tcW w:w="2409" w:type="dxa"/>
            <w:noWrap/>
            <w:tcPrChange w:id="85" w:author="Ericsson" w:date="2018-09-17T10:05:00Z">
              <w:tcPr>
                <w:tcW w:w="2361" w:type="dxa"/>
                <w:noWrap/>
              </w:tcPr>
            </w:tcPrChange>
          </w:tcPr>
          <w:p w14:paraId="737E4A82" w14:textId="77777777" w:rsidR="00B24E92" w:rsidRPr="00CC7909" w:rsidRDefault="00B24E92" w:rsidP="00F51206">
            <w:pPr>
              <w:pStyle w:val="TAL"/>
              <w:rPr>
                <w:lang w:val="en-GB" w:eastAsia="en-GB"/>
              </w:rPr>
            </w:pPr>
            <w:r w:rsidRPr="00CC7909">
              <w:rPr>
                <w:lang w:val="en-GB" w:eastAsia="ja-JP"/>
              </w:rPr>
              <w:t>May be included</w:t>
            </w:r>
          </w:p>
        </w:tc>
        <w:tc>
          <w:tcPr>
            <w:tcW w:w="2127" w:type="dxa"/>
            <w:tcPrChange w:id="86" w:author="Ericsson" w:date="2018-09-17T10:05:00Z">
              <w:tcPr>
                <w:tcW w:w="2362" w:type="dxa"/>
              </w:tcPr>
            </w:tcPrChange>
          </w:tcPr>
          <w:p w14:paraId="4EFD5E7A" w14:textId="77777777" w:rsidR="00B24E92" w:rsidRPr="00CC7909" w:rsidRDefault="00B24E92" w:rsidP="00F51206">
            <w:pPr>
              <w:pStyle w:val="TAL"/>
              <w:rPr>
                <w:rFonts w:eastAsia="SimSun"/>
                <w:kern w:val="2"/>
                <w:lang w:val="en-GB" w:eastAsia="ko-KR"/>
              </w:rPr>
            </w:pPr>
            <w:r w:rsidRPr="00CC7909">
              <w:rPr>
                <w:rFonts w:eastAsia="SimSun"/>
                <w:kern w:val="2"/>
                <w:lang w:val="en-GB" w:eastAsia="ko-KR"/>
              </w:rPr>
              <w:t>May be included</w:t>
            </w:r>
          </w:p>
        </w:tc>
      </w:tr>
      <w:tr w:rsidR="00B24E92" w:rsidRPr="00CC7909" w14:paraId="5E314272" w14:textId="77777777" w:rsidTr="002F1972">
        <w:trPr>
          <w:trHeight w:val="74"/>
          <w:jc w:val="center"/>
          <w:ins w:id="87" w:author="Ericsson" w:date="2018-08-09T19:13:00Z"/>
          <w:trPrChange w:id="88" w:author="Ericsson" w:date="2018-09-17T10:05:00Z">
            <w:trPr>
              <w:trHeight w:val="74"/>
              <w:jc w:val="center"/>
            </w:trPr>
          </w:trPrChange>
        </w:trPr>
        <w:tc>
          <w:tcPr>
            <w:tcW w:w="1838" w:type="dxa"/>
            <w:tcBorders>
              <w:top w:val="single" w:sz="6" w:space="0" w:color="auto"/>
              <w:left w:val="single" w:sz="6" w:space="0" w:color="auto"/>
              <w:bottom w:val="single" w:sz="6" w:space="0" w:color="auto"/>
              <w:right w:val="single" w:sz="6" w:space="0" w:color="auto"/>
            </w:tcBorders>
            <w:noWrap/>
            <w:tcPrChange w:id="89" w:author="Ericsson" w:date="2018-09-17T10:05:00Z">
              <w:tcPr>
                <w:tcW w:w="2361" w:type="dxa"/>
                <w:tcBorders>
                  <w:top w:val="single" w:sz="6" w:space="0" w:color="auto"/>
                  <w:left w:val="single" w:sz="6" w:space="0" w:color="auto"/>
                  <w:bottom w:val="single" w:sz="6" w:space="0" w:color="auto"/>
                  <w:right w:val="single" w:sz="6" w:space="0" w:color="auto"/>
                </w:tcBorders>
                <w:noWrap/>
              </w:tcPr>
            </w:tcPrChange>
          </w:tcPr>
          <w:p w14:paraId="4B5901C9" w14:textId="4E968257" w:rsidR="00B24E92" w:rsidRPr="00CC7909" w:rsidRDefault="00B24E92" w:rsidP="00F51206">
            <w:pPr>
              <w:pStyle w:val="TAL"/>
              <w:rPr>
                <w:ins w:id="90" w:author="Ericsson" w:date="2018-08-09T19:13:00Z"/>
                <w:rFonts w:eastAsia="SimSun"/>
                <w:kern w:val="2"/>
                <w:lang w:val="en-GB" w:eastAsia="ko-KR"/>
              </w:rPr>
            </w:pPr>
            <w:ins w:id="91" w:author="Ericsson" w:date="2018-08-09T19:13:00Z">
              <w:r>
                <w:rPr>
                  <w:rFonts w:eastAsia="SimSun"/>
                  <w:kern w:val="2"/>
                  <w:lang w:val="en-GB" w:eastAsia="ko-KR"/>
                </w:rPr>
                <w:t>NG-RAN</w:t>
              </w:r>
            </w:ins>
          </w:p>
        </w:tc>
        <w:tc>
          <w:tcPr>
            <w:tcW w:w="1985" w:type="dxa"/>
            <w:tcBorders>
              <w:top w:val="single" w:sz="6" w:space="0" w:color="auto"/>
              <w:left w:val="single" w:sz="6" w:space="0" w:color="auto"/>
              <w:bottom w:val="single" w:sz="6" w:space="0" w:color="auto"/>
              <w:right w:val="single" w:sz="6" w:space="0" w:color="auto"/>
            </w:tcBorders>
            <w:tcPrChange w:id="92" w:author="Ericsson" w:date="2018-09-17T10:05:00Z">
              <w:tcPr>
                <w:tcW w:w="2361" w:type="dxa"/>
                <w:tcBorders>
                  <w:top w:val="single" w:sz="6" w:space="0" w:color="auto"/>
                  <w:left w:val="single" w:sz="6" w:space="0" w:color="auto"/>
                  <w:bottom w:val="single" w:sz="6" w:space="0" w:color="auto"/>
                  <w:right w:val="single" w:sz="6" w:space="0" w:color="auto"/>
                </w:tcBorders>
              </w:tcPr>
            </w:tcPrChange>
          </w:tcPr>
          <w:p w14:paraId="58462549" w14:textId="33ABD144" w:rsidR="00B24E92" w:rsidRPr="00CC7909" w:rsidRDefault="00FC3C20" w:rsidP="00F51206">
            <w:pPr>
              <w:pStyle w:val="TAL"/>
              <w:rPr>
                <w:ins w:id="93" w:author="Ericsson" w:date="2018-08-09T19:14:00Z"/>
                <w:rFonts w:eastAsia="SimSun"/>
                <w:kern w:val="2"/>
                <w:lang w:val="en-GB" w:eastAsia="ko-KR"/>
              </w:rPr>
            </w:pPr>
            <w:ins w:id="94" w:author="Ericsson" w:date="2018-08-09T19:15:00Z">
              <w:r w:rsidRPr="00CC7909">
                <w:rPr>
                  <w:lang w:val="en-GB" w:eastAsia="ja-JP"/>
                </w:rPr>
                <w:t>May be included</w:t>
              </w:r>
            </w:ins>
          </w:p>
        </w:tc>
        <w:tc>
          <w:tcPr>
            <w:tcW w:w="2268" w:type="dxa"/>
            <w:tcBorders>
              <w:top w:val="single" w:sz="6" w:space="0" w:color="auto"/>
              <w:left w:val="single" w:sz="6" w:space="0" w:color="auto"/>
              <w:bottom w:val="single" w:sz="6" w:space="0" w:color="auto"/>
              <w:right w:val="single" w:sz="6" w:space="0" w:color="auto"/>
            </w:tcBorders>
            <w:tcPrChange w:id="95" w:author="Ericsson" w:date="2018-09-17T10:05:00Z">
              <w:tcPr>
                <w:tcW w:w="2361" w:type="dxa"/>
                <w:tcBorders>
                  <w:top w:val="single" w:sz="6" w:space="0" w:color="auto"/>
                  <w:left w:val="single" w:sz="6" w:space="0" w:color="auto"/>
                  <w:bottom w:val="single" w:sz="6" w:space="0" w:color="auto"/>
                  <w:right w:val="single" w:sz="6" w:space="0" w:color="auto"/>
                </w:tcBorders>
              </w:tcPr>
            </w:tcPrChange>
          </w:tcPr>
          <w:p w14:paraId="30A647A0" w14:textId="2E74F776" w:rsidR="00B24E92" w:rsidRPr="00CC7909" w:rsidRDefault="00B24E92" w:rsidP="00F51206">
            <w:pPr>
              <w:pStyle w:val="TAL"/>
              <w:rPr>
                <w:ins w:id="96" w:author="Ericsson" w:date="2018-08-09T19:13:00Z"/>
                <w:rFonts w:eastAsia="SimSun"/>
                <w:kern w:val="2"/>
                <w:lang w:val="en-GB" w:eastAsia="ko-KR"/>
              </w:rPr>
            </w:pPr>
            <w:ins w:id="97" w:author="Ericsson" w:date="2018-08-09T19:13:00Z">
              <w:r w:rsidRPr="00CC7909">
                <w:rPr>
                  <w:rFonts w:eastAsia="SimSun"/>
                  <w:kern w:val="2"/>
                  <w:lang w:val="en-GB" w:eastAsia="ko-KR"/>
                </w:rPr>
                <w:t>Included</w:t>
              </w:r>
            </w:ins>
          </w:p>
        </w:tc>
        <w:tc>
          <w:tcPr>
            <w:tcW w:w="2409" w:type="dxa"/>
            <w:tcBorders>
              <w:top w:val="single" w:sz="6" w:space="0" w:color="auto"/>
              <w:left w:val="single" w:sz="6" w:space="0" w:color="auto"/>
              <w:bottom w:val="single" w:sz="6" w:space="0" w:color="auto"/>
              <w:right w:val="single" w:sz="6" w:space="0" w:color="auto"/>
            </w:tcBorders>
            <w:noWrap/>
            <w:tcPrChange w:id="98" w:author="Ericsson" w:date="2018-09-17T10:05:00Z">
              <w:tcPr>
                <w:tcW w:w="2361" w:type="dxa"/>
                <w:tcBorders>
                  <w:top w:val="single" w:sz="6" w:space="0" w:color="auto"/>
                  <w:left w:val="single" w:sz="6" w:space="0" w:color="auto"/>
                  <w:bottom w:val="single" w:sz="6" w:space="0" w:color="auto"/>
                  <w:right w:val="single" w:sz="6" w:space="0" w:color="auto"/>
                </w:tcBorders>
                <w:noWrap/>
              </w:tcPr>
            </w:tcPrChange>
          </w:tcPr>
          <w:p w14:paraId="7616832A" w14:textId="3D98EE30" w:rsidR="00B24E92" w:rsidRPr="00CC7909" w:rsidRDefault="00FC3C20" w:rsidP="00F51206">
            <w:pPr>
              <w:pStyle w:val="TAL"/>
              <w:rPr>
                <w:ins w:id="99" w:author="Ericsson" w:date="2018-08-09T19:13:00Z"/>
                <w:lang w:val="en-GB" w:eastAsia="ja-JP"/>
              </w:rPr>
            </w:pPr>
            <w:ins w:id="100" w:author="Ericsson" w:date="2018-08-09T19:15:00Z">
              <w:r w:rsidRPr="00CC7909">
                <w:rPr>
                  <w:rFonts w:eastAsia="SimSun"/>
                  <w:kern w:val="2"/>
                  <w:lang w:val="en-GB" w:eastAsia="ko-KR"/>
                </w:rPr>
                <w:t>Excluded</w:t>
              </w:r>
            </w:ins>
          </w:p>
        </w:tc>
        <w:tc>
          <w:tcPr>
            <w:tcW w:w="2127" w:type="dxa"/>
            <w:tcBorders>
              <w:top w:val="single" w:sz="6" w:space="0" w:color="auto"/>
              <w:left w:val="single" w:sz="6" w:space="0" w:color="auto"/>
              <w:bottom w:val="single" w:sz="6" w:space="0" w:color="auto"/>
              <w:right w:val="single" w:sz="6" w:space="0" w:color="auto"/>
            </w:tcBorders>
            <w:tcPrChange w:id="101" w:author="Ericsson" w:date="2018-09-17T10:05:00Z">
              <w:tcPr>
                <w:tcW w:w="2362" w:type="dxa"/>
                <w:tcBorders>
                  <w:top w:val="single" w:sz="6" w:space="0" w:color="auto"/>
                  <w:left w:val="single" w:sz="6" w:space="0" w:color="auto"/>
                  <w:bottom w:val="single" w:sz="6" w:space="0" w:color="auto"/>
                  <w:right w:val="single" w:sz="6" w:space="0" w:color="auto"/>
                </w:tcBorders>
              </w:tcPr>
            </w:tcPrChange>
          </w:tcPr>
          <w:p w14:paraId="58B2CB62" w14:textId="5A6122EA" w:rsidR="00B24E92" w:rsidRPr="00CC7909" w:rsidRDefault="00FC3C20" w:rsidP="00F51206">
            <w:pPr>
              <w:pStyle w:val="TAL"/>
              <w:rPr>
                <w:ins w:id="102" w:author="Ericsson" w:date="2018-08-09T19:13:00Z"/>
                <w:rFonts w:eastAsia="SimSun"/>
                <w:kern w:val="2"/>
                <w:lang w:val="en-GB" w:eastAsia="ko-KR"/>
              </w:rPr>
            </w:pPr>
            <w:ins w:id="103" w:author="Ericsson" w:date="2018-08-09T19:15:00Z">
              <w:r w:rsidRPr="00CC7909">
                <w:rPr>
                  <w:rFonts w:eastAsia="SimSun"/>
                  <w:kern w:val="2"/>
                  <w:lang w:val="en-GB" w:eastAsia="ko-KR"/>
                </w:rPr>
                <w:t>Excluded</w:t>
              </w:r>
            </w:ins>
          </w:p>
        </w:tc>
      </w:tr>
    </w:tbl>
    <w:p w14:paraId="4BABC895" w14:textId="77777777" w:rsidR="002D1140" w:rsidRPr="00CC7909" w:rsidRDefault="002D1140" w:rsidP="002D11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D1140" w:rsidRPr="00CC7909" w14:paraId="7984BBE6" w14:textId="77777777" w:rsidTr="00F51206">
        <w:trPr>
          <w:cantSplit/>
          <w:tblHeader/>
        </w:trPr>
        <w:tc>
          <w:tcPr>
            <w:tcW w:w="2268" w:type="dxa"/>
          </w:tcPr>
          <w:p w14:paraId="183ACB7B" w14:textId="77777777" w:rsidR="002D1140" w:rsidRPr="00CC7909" w:rsidRDefault="002D1140" w:rsidP="00F51206">
            <w:pPr>
              <w:pStyle w:val="TAH"/>
              <w:rPr>
                <w:iCs/>
                <w:lang w:val="en-GB" w:eastAsia="en-GB"/>
              </w:rPr>
            </w:pPr>
            <w:r w:rsidRPr="00CC7909">
              <w:rPr>
                <w:iCs/>
                <w:lang w:val="en-GB" w:eastAsia="en-GB"/>
              </w:rPr>
              <w:t>Conditional presence</w:t>
            </w:r>
          </w:p>
        </w:tc>
        <w:tc>
          <w:tcPr>
            <w:tcW w:w="7371" w:type="dxa"/>
          </w:tcPr>
          <w:p w14:paraId="229CEEE0" w14:textId="77777777" w:rsidR="002D1140" w:rsidRPr="00CC7909" w:rsidRDefault="002D1140" w:rsidP="00F51206">
            <w:pPr>
              <w:pStyle w:val="TAH"/>
              <w:rPr>
                <w:lang w:val="en-GB" w:eastAsia="en-GB"/>
              </w:rPr>
            </w:pPr>
            <w:r w:rsidRPr="00CC7909">
              <w:rPr>
                <w:iCs/>
                <w:lang w:val="en-GB" w:eastAsia="en-GB"/>
              </w:rPr>
              <w:t>Explanation</w:t>
            </w:r>
          </w:p>
        </w:tc>
      </w:tr>
      <w:tr w:rsidR="002D1140" w:rsidRPr="00CC7909" w14:paraId="4F9994C5" w14:textId="77777777" w:rsidTr="00F51206">
        <w:trPr>
          <w:cantSplit/>
        </w:trPr>
        <w:tc>
          <w:tcPr>
            <w:tcW w:w="2268" w:type="dxa"/>
          </w:tcPr>
          <w:p w14:paraId="74294D0E" w14:textId="77777777" w:rsidR="002D1140" w:rsidRPr="00CC7909" w:rsidRDefault="002D1140" w:rsidP="00F51206">
            <w:pPr>
              <w:pStyle w:val="TAL"/>
              <w:rPr>
                <w:i/>
                <w:noProof/>
                <w:lang w:val="en-GB" w:eastAsia="en-GB"/>
              </w:rPr>
            </w:pPr>
            <w:r w:rsidRPr="00CC7909">
              <w:rPr>
                <w:i/>
                <w:noProof/>
                <w:lang w:val="en-GB" w:eastAsia="en-GB"/>
              </w:rPr>
              <w:t>HO</w:t>
            </w:r>
          </w:p>
        </w:tc>
        <w:tc>
          <w:tcPr>
            <w:tcW w:w="7371" w:type="dxa"/>
          </w:tcPr>
          <w:p w14:paraId="6F7DFE81" w14:textId="77777777" w:rsidR="002D1140" w:rsidRPr="00CC7909" w:rsidRDefault="002D1140" w:rsidP="00F51206">
            <w:pPr>
              <w:pStyle w:val="TAL"/>
              <w:rPr>
                <w:lang w:val="en-GB" w:eastAsia="en-GB"/>
              </w:rPr>
            </w:pPr>
            <w:r w:rsidRPr="00CC7909">
              <w:rPr>
                <w:lang w:val="en-GB" w:eastAsia="en-GB"/>
              </w:rPr>
              <w:t>The field is mandatory present in case of handover within E-UTRA; otherwise the field is not present.</w:t>
            </w:r>
          </w:p>
        </w:tc>
      </w:tr>
      <w:tr w:rsidR="002D1140" w:rsidRPr="00CC7909" w14:paraId="5991A3CA" w14:textId="77777777" w:rsidTr="00F51206">
        <w:trPr>
          <w:cantSplit/>
        </w:trPr>
        <w:tc>
          <w:tcPr>
            <w:tcW w:w="2268" w:type="dxa"/>
          </w:tcPr>
          <w:p w14:paraId="51ED37C9" w14:textId="77777777" w:rsidR="002D1140" w:rsidRPr="00CC7909" w:rsidRDefault="002D1140" w:rsidP="00F51206">
            <w:pPr>
              <w:pStyle w:val="TAL"/>
              <w:rPr>
                <w:i/>
                <w:noProof/>
                <w:lang w:val="en-GB" w:eastAsia="en-GB"/>
              </w:rPr>
            </w:pPr>
            <w:r w:rsidRPr="00CC7909">
              <w:rPr>
                <w:i/>
                <w:noProof/>
                <w:lang w:val="en-GB" w:eastAsia="en-GB"/>
              </w:rPr>
              <w:t>HO2</w:t>
            </w:r>
          </w:p>
        </w:tc>
        <w:tc>
          <w:tcPr>
            <w:tcW w:w="7371" w:type="dxa"/>
          </w:tcPr>
          <w:p w14:paraId="1481FB48" w14:textId="77777777" w:rsidR="002D1140" w:rsidRPr="00CC7909" w:rsidRDefault="002D1140" w:rsidP="00F51206">
            <w:pPr>
              <w:pStyle w:val="TAL"/>
              <w:rPr>
                <w:lang w:val="en-GB" w:eastAsia="en-GB"/>
              </w:rPr>
            </w:pPr>
            <w:r w:rsidRPr="00CC7909">
              <w:rPr>
                <w:lang w:val="en-GB" w:eastAsia="en-GB"/>
              </w:rPr>
              <w:t>The field is optional present in case of handover within E-UTRA; otherwise the field is not present.</w:t>
            </w:r>
          </w:p>
        </w:tc>
      </w:tr>
      <w:tr w:rsidR="002D1140" w:rsidRPr="00CC7909" w14:paraId="413D32D7" w14:textId="77777777" w:rsidTr="00F51206">
        <w:trPr>
          <w:cantSplit/>
        </w:trPr>
        <w:tc>
          <w:tcPr>
            <w:tcW w:w="2268" w:type="dxa"/>
          </w:tcPr>
          <w:p w14:paraId="434563C9" w14:textId="77777777" w:rsidR="002D1140" w:rsidRPr="00CC7909" w:rsidRDefault="002D1140" w:rsidP="00F51206">
            <w:pPr>
              <w:pStyle w:val="TAL"/>
              <w:rPr>
                <w:i/>
                <w:noProof/>
                <w:lang w:val="en-GB" w:eastAsia="en-GB"/>
              </w:rPr>
            </w:pPr>
            <w:r w:rsidRPr="00CC7909">
              <w:rPr>
                <w:i/>
                <w:iCs/>
                <w:lang w:val="en-GB" w:eastAsia="en-GB"/>
              </w:rPr>
              <w:t>HO3</w:t>
            </w:r>
          </w:p>
        </w:tc>
        <w:tc>
          <w:tcPr>
            <w:tcW w:w="7371" w:type="dxa"/>
          </w:tcPr>
          <w:p w14:paraId="5811E2F8"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lang w:val="en-GB" w:eastAsia="en-GB"/>
              </w:rPr>
              <w:t>The field is optional present in case of handover from GERAN to E-UTRA, otherwise the field is not present.</w:t>
            </w:r>
          </w:p>
        </w:tc>
      </w:tr>
      <w:bookmarkEnd w:id="5"/>
    </w:tbl>
    <w:p w14:paraId="2C4E31E7" w14:textId="77777777" w:rsidR="008B1EA4" w:rsidRPr="00CC7909" w:rsidRDefault="008B1EA4" w:rsidP="008B1EA4"/>
    <w:sectPr w:rsidR="008B1EA4" w:rsidRPr="00CC79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3DAFC" w14:textId="77777777" w:rsidR="0010469E" w:rsidRDefault="0010469E">
      <w:r>
        <w:separator/>
      </w:r>
    </w:p>
  </w:endnote>
  <w:endnote w:type="continuationSeparator" w:id="0">
    <w:p w14:paraId="26039B6A" w14:textId="77777777" w:rsidR="0010469E" w:rsidRDefault="001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29BDB" w14:textId="77777777" w:rsidR="0010469E" w:rsidRDefault="0010469E">
      <w:r>
        <w:separator/>
      </w:r>
    </w:p>
  </w:footnote>
  <w:footnote w:type="continuationSeparator" w:id="0">
    <w:p w14:paraId="6577110D" w14:textId="77777777" w:rsidR="0010469E" w:rsidRDefault="0010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BB38"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F87B" w14:textId="7896D637" w:rsidR="008A61EE" w:rsidRDefault="008A61EE">
    <w:pPr>
      <w:pStyle w:val="Header"/>
      <w:framePr w:wrap="auto" w:vAnchor="text" w:hAnchor="margin" w:xAlign="right" w:y="1"/>
      <w:widowControl/>
    </w:pPr>
    <w:r>
      <w:fldChar w:fldCharType="begin"/>
    </w:r>
    <w:r>
      <w:instrText xml:space="preserve"> STYLEREF ZA </w:instrText>
    </w:r>
    <w:r>
      <w:fldChar w:fldCharType="separate"/>
    </w:r>
    <w:r w:rsidR="00E3754B">
      <w:rPr>
        <w:b w:val="0"/>
        <w:bCs/>
        <w:lang w:val="en-US"/>
      </w:rPr>
      <w:t>Error! No text of specified style in document.</w:t>
    </w:r>
    <w:r>
      <w:fldChar w:fldCharType="end"/>
    </w:r>
  </w:p>
  <w:p w14:paraId="39654A32" w14:textId="4CF58E33" w:rsidR="008A61EE" w:rsidRDefault="008A61EE">
    <w:pPr>
      <w:pStyle w:val="Header"/>
      <w:framePr w:wrap="auto" w:vAnchor="text" w:hAnchor="margin" w:xAlign="center" w:y="1"/>
      <w:widowControl/>
    </w:pPr>
    <w:r>
      <w:fldChar w:fldCharType="begin"/>
    </w:r>
    <w:r>
      <w:instrText xml:space="preserve"> PAGE </w:instrText>
    </w:r>
    <w:r>
      <w:fldChar w:fldCharType="separate"/>
    </w:r>
    <w:r w:rsidR="00E3754B">
      <w:t>4</w:t>
    </w:r>
    <w:r>
      <w:fldChar w:fldCharType="end"/>
    </w:r>
  </w:p>
  <w:p w14:paraId="7DDC2CE3" w14:textId="61B33C58" w:rsidR="008A61EE" w:rsidRDefault="008A61EE">
    <w:pPr>
      <w:pStyle w:val="Header"/>
      <w:framePr w:wrap="auto" w:vAnchor="text" w:hAnchor="margin" w:y="1"/>
      <w:widowControl/>
    </w:pPr>
    <w:r>
      <w:fldChar w:fldCharType="begin"/>
    </w:r>
    <w:r>
      <w:instrText xml:space="preserve"> STYLEREF ZGSM </w:instrText>
    </w:r>
    <w:r>
      <w:fldChar w:fldCharType="separate"/>
    </w:r>
    <w:r w:rsidR="00E3754B">
      <w:rPr>
        <w:b w:val="0"/>
        <w:bCs/>
        <w:lang w:val="en-US"/>
      </w:rPr>
      <w:t>Error! No text of specified style in document.</w:t>
    </w:r>
    <w:r>
      <w:fldChar w:fldCharType="end"/>
    </w:r>
  </w:p>
  <w:p w14:paraId="02B300AC" w14:textId="77777777" w:rsidR="008A61EE" w:rsidRDefault="008A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EB3C54"/>
    <w:multiLevelType w:val="hybridMultilevel"/>
    <w:tmpl w:val="23BAF3D4"/>
    <w:lvl w:ilvl="0" w:tplc="06EC0A64">
      <w:start w:val="2018"/>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2B82"/>
    <w:rsid w:val="00003733"/>
    <w:rsid w:val="0000435C"/>
    <w:rsid w:val="0000501A"/>
    <w:rsid w:val="00007F40"/>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469E"/>
    <w:rsid w:val="00107429"/>
    <w:rsid w:val="00107586"/>
    <w:rsid w:val="0011067D"/>
    <w:rsid w:val="00110BCD"/>
    <w:rsid w:val="0011164C"/>
    <w:rsid w:val="00111ADF"/>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7DFE"/>
    <w:rsid w:val="001A0858"/>
    <w:rsid w:val="001A1567"/>
    <w:rsid w:val="001A34FC"/>
    <w:rsid w:val="001A3C73"/>
    <w:rsid w:val="001A7B60"/>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103"/>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55BF"/>
    <w:rsid w:val="00455C61"/>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3095"/>
    <w:rsid w:val="004C3E2F"/>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28BC"/>
    <w:rsid w:val="00583097"/>
    <w:rsid w:val="00583378"/>
    <w:rsid w:val="005837D5"/>
    <w:rsid w:val="00584984"/>
    <w:rsid w:val="0058611F"/>
    <w:rsid w:val="0058672A"/>
    <w:rsid w:val="00586810"/>
    <w:rsid w:val="0058784B"/>
    <w:rsid w:val="00591F6D"/>
    <w:rsid w:val="00592466"/>
    <w:rsid w:val="00592D74"/>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E92"/>
    <w:rsid w:val="006617B4"/>
    <w:rsid w:val="00661E26"/>
    <w:rsid w:val="00662445"/>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ADD"/>
    <w:rsid w:val="0080664D"/>
    <w:rsid w:val="00810CD9"/>
    <w:rsid w:val="00813476"/>
    <w:rsid w:val="00813677"/>
    <w:rsid w:val="008138CA"/>
    <w:rsid w:val="008139EE"/>
    <w:rsid w:val="00814E1B"/>
    <w:rsid w:val="0081545C"/>
    <w:rsid w:val="00815F77"/>
    <w:rsid w:val="00816EDB"/>
    <w:rsid w:val="00823DF4"/>
    <w:rsid w:val="0082450E"/>
    <w:rsid w:val="00825208"/>
    <w:rsid w:val="008279FA"/>
    <w:rsid w:val="0083060C"/>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4CA9"/>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182C"/>
    <w:rsid w:val="00D621A7"/>
    <w:rsid w:val="00D62BD2"/>
    <w:rsid w:val="00D7140A"/>
    <w:rsid w:val="00D7239A"/>
    <w:rsid w:val="00D727F0"/>
    <w:rsid w:val="00D82EAE"/>
    <w:rsid w:val="00D83519"/>
    <w:rsid w:val="00D84D55"/>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1246"/>
    <w:rsid w:val="00E14B77"/>
    <w:rsid w:val="00E1549D"/>
    <w:rsid w:val="00E16EF2"/>
    <w:rsid w:val="00E22644"/>
    <w:rsid w:val="00E2321D"/>
    <w:rsid w:val="00E23561"/>
    <w:rsid w:val="00E26081"/>
    <w:rsid w:val="00E268DF"/>
    <w:rsid w:val="00E3054B"/>
    <w:rsid w:val="00E31883"/>
    <w:rsid w:val="00E318EF"/>
    <w:rsid w:val="00E31BAE"/>
    <w:rsid w:val="00E359E0"/>
    <w:rsid w:val="00E3754B"/>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2404"/>
    <w:rsid w:val="00ED4C1D"/>
    <w:rsid w:val="00ED50E8"/>
    <w:rsid w:val="00ED60C7"/>
    <w:rsid w:val="00ED6B44"/>
    <w:rsid w:val="00ED6D39"/>
    <w:rsid w:val="00ED738C"/>
    <w:rsid w:val="00EE0090"/>
    <w:rsid w:val="00EE3031"/>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5NUHHDQN7SK2-1476151046-29427</_dlc_DocId>
    <_dlc_DocIdUrl xmlns="f166a696-7b5b-4ccd-9f0c-ffde0cceec81">
      <Url>https://ericsson.sharepoint.com/sites/star/_layouts/15/DocIdRedir.aspx?ID=5NUHHDQN7SK2-1476151046-29427</Url>
      <Description>5NUHHDQN7SK2-1476151046-29427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2.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1BFAB-FC6B-4EB0-B161-DF50754CD3CF}">
  <ds:schemaRefs>
    <ds:schemaRef ds:uri="http://purl.org/dc/terms/"/>
    <ds:schemaRef ds:uri="http://schemas.microsoft.com/office/2006/documentManagement/types"/>
    <ds:schemaRef ds:uri="http://purl.org/dc/dcmitype/"/>
    <ds:schemaRef ds:uri="http://schemas.microsoft.com/sharepoint/v4"/>
    <ds:schemaRef ds:uri="611109f9-ed58-4498-a270-1fb2086a5321"/>
    <ds:schemaRef ds:uri="http://schemas.microsoft.com/office/infopath/2007/PartnerControls"/>
    <ds:schemaRef ds:uri="http://purl.org/dc/elements/1.1/"/>
    <ds:schemaRef ds:uri="http://www.w3.org/XML/1998/namespace"/>
    <ds:schemaRef ds:uri="http://schemas.openxmlformats.org/package/2006/metadata/core-properties"/>
    <ds:schemaRef ds:uri="f166a696-7b5b-4ccd-9f0c-ffde0cceec81"/>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5.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6.xml><?xml version="1.0" encoding="utf-8"?>
<ds:datastoreItem xmlns:ds="http://schemas.openxmlformats.org/officeDocument/2006/customXml" ds:itemID="{86EB038F-79F2-4226-851A-09E04EFA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1171</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10081</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21</cp:revision>
  <cp:lastPrinted>2018-03-06T08:25:00Z</cp:lastPrinted>
  <dcterms:created xsi:type="dcterms:W3CDTF">2018-09-17T07:59:00Z</dcterms:created>
  <dcterms:modified xsi:type="dcterms:W3CDTF">2018-09-27T20:21:00Z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7fec58ed-7414-439e-88dc-6da78780e870</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